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575" w:rsidRPr="00FC6A53" w:rsidRDefault="00D74575" w:rsidP="00D74575">
      <w:pPr>
        <w:jc w:val="center"/>
        <w:rPr>
          <w:sz w:val="28"/>
          <w:szCs w:val="28"/>
          <w:u w:val="single"/>
        </w:rPr>
      </w:pPr>
    </w:p>
    <w:p w:rsidR="00D74575" w:rsidRPr="00FC6A53" w:rsidRDefault="00D74575" w:rsidP="00D74575">
      <w:pPr>
        <w:jc w:val="center"/>
        <w:rPr>
          <w:sz w:val="28"/>
          <w:szCs w:val="28"/>
          <w:u w:val="single"/>
        </w:rPr>
      </w:pPr>
    </w:p>
    <w:p w:rsidR="00D74575" w:rsidRPr="00FC6A53" w:rsidRDefault="00D74575" w:rsidP="00D74575">
      <w:pPr>
        <w:jc w:val="center"/>
        <w:rPr>
          <w:sz w:val="28"/>
          <w:szCs w:val="28"/>
          <w:u w:val="single"/>
        </w:rPr>
      </w:pPr>
    </w:p>
    <w:p w:rsidR="00D74575" w:rsidRPr="00FC6A53" w:rsidRDefault="00D74575" w:rsidP="00D74575">
      <w:pPr>
        <w:jc w:val="center"/>
        <w:rPr>
          <w:sz w:val="28"/>
          <w:szCs w:val="28"/>
          <w:u w:val="single"/>
        </w:rPr>
      </w:pPr>
    </w:p>
    <w:p w:rsidR="00D74575" w:rsidRPr="00FC6A53" w:rsidRDefault="00D74575" w:rsidP="00D74575">
      <w:pPr>
        <w:jc w:val="center"/>
        <w:rPr>
          <w:sz w:val="28"/>
          <w:szCs w:val="28"/>
          <w:u w:val="single"/>
        </w:rPr>
      </w:pPr>
    </w:p>
    <w:p w:rsidR="00D74575" w:rsidRPr="00FC6A53" w:rsidRDefault="00D74575" w:rsidP="00D74575">
      <w:pPr>
        <w:jc w:val="center"/>
        <w:rPr>
          <w:sz w:val="28"/>
          <w:szCs w:val="28"/>
          <w:u w:val="single"/>
        </w:rPr>
      </w:pPr>
    </w:p>
    <w:p w:rsidR="00D74575" w:rsidRPr="000043EA" w:rsidRDefault="007A1165" w:rsidP="00D74575">
      <w:pPr>
        <w:jc w:val="center"/>
        <w:rPr>
          <w:b/>
          <w:sz w:val="44"/>
          <w:szCs w:val="44"/>
        </w:rPr>
      </w:pPr>
      <w:r w:rsidRPr="000043EA">
        <w:rPr>
          <w:b/>
          <w:sz w:val="44"/>
          <w:szCs w:val="44"/>
        </w:rPr>
        <w:t>Bijlage 0</w:t>
      </w:r>
    </w:p>
    <w:p w:rsidR="00D74575" w:rsidRPr="000043EA" w:rsidRDefault="00D74575" w:rsidP="00D74575">
      <w:pPr>
        <w:jc w:val="center"/>
        <w:rPr>
          <w:sz w:val="28"/>
          <w:szCs w:val="28"/>
          <w:u w:val="single"/>
        </w:rPr>
      </w:pPr>
    </w:p>
    <w:p w:rsidR="00D74575" w:rsidRPr="000043EA" w:rsidRDefault="00D74575" w:rsidP="00D74575">
      <w:pPr>
        <w:jc w:val="center"/>
        <w:rPr>
          <w:sz w:val="28"/>
          <w:szCs w:val="28"/>
          <w:u w:val="single"/>
        </w:rPr>
      </w:pPr>
    </w:p>
    <w:p w:rsidR="00D74575" w:rsidRPr="000043EA" w:rsidRDefault="00D74575" w:rsidP="00D74575">
      <w:pPr>
        <w:jc w:val="center"/>
        <w:rPr>
          <w:sz w:val="28"/>
          <w:szCs w:val="28"/>
          <w:u w:val="single"/>
        </w:rPr>
      </w:pPr>
    </w:p>
    <w:p w:rsidR="00D74575" w:rsidRPr="000043EA" w:rsidRDefault="00D74575" w:rsidP="00D74575">
      <w:pPr>
        <w:jc w:val="center"/>
        <w:rPr>
          <w:sz w:val="28"/>
          <w:szCs w:val="28"/>
          <w:u w:val="single"/>
        </w:rPr>
      </w:pPr>
    </w:p>
    <w:p w:rsidR="00D74575" w:rsidRPr="000043EA" w:rsidRDefault="00D74575" w:rsidP="00D74575">
      <w:pPr>
        <w:jc w:val="center"/>
        <w:rPr>
          <w:sz w:val="28"/>
          <w:szCs w:val="28"/>
          <w:u w:val="single"/>
        </w:rPr>
      </w:pPr>
    </w:p>
    <w:p w:rsidR="00D74575" w:rsidRPr="000043EA" w:rsidRDefault="00D74575" w:rsidP="00D74575">
      <w:pPr>
        <w:jc w:val="center"/>
        <w:rPr>
          <w:sz w:val="28"/>
          <w:szCs w:val="28"/>
          <w:u w:val="single"/>
        </w:rPr>
      </w:pPr>
    </w:p>
    <w:p w:rsidR="00D74575" w:rsidRPr="000043EA" w:rsidRDefault="00D74575" w:rsidP="00D74575">
      <w:pPr>
        <w:rPr>
          <w:sz w:val="28"/>
          <w:szCs w:val="28"/>
        </w:rPr>
      </w:pPr>
    </w:p>
    <w:p w:rsidR="00D74575" w:rsidRPr="000043EA" w:rsidRDefault="00D74575" w:rsidP="00D74575">
      <w:pPr>
        <w:rPr>
          <w:sz w:val="28"/>
          <w:szCs w:val="28"/>
        </w:rPr>
      </w:pPr>
    </w:p>
    <w:p w:rsidR="00D74575" w:rsidRPr="000043EA" w:rsidRDefault="00D74575" w:rsidP="007A1165">
      <w:pPr>
        <w:jc w:val="center"/>
        <w:rPr>
          <w:b/>
          <w:sz w:val="44"/>
          <w:szCs w:val="44"/>
        </w:rPr>
      </w:pPr>
      <w:r w:rsidRPr="000043EA">
        <w:rPr>
          <w:b/>
          <w:sz w:val="44"/>
          <w:szCs w:val="44"/>
        </w:rPr>
        <w:t>Inschrijvingsleidraad</w:t>
      </w:r>
    </w:p>
    <w:p w:rsidR="007A1165" w:rsidRPr="000043EA" w:rsidRDefault="007A1165" w:rsidP="007A1165">
      <w:pPr>
        <w:jc w:val="center"/>
        <w:rPr>
          <w:sz w:val="28"/>
        </w:rPr>
      </w:pPr>
    </w:p>
    <w:p w:rsidR="00970DB9" w:rsidRPr="000043EA" w:rsidRDefault="00970DB9" w:rsidP="007A1165">
      <w:pPr>
        <w:jc w:val="center"/>
        <w:rPr>
          <w:b/>
          <w:sz w:val="44"/>
        </w:rPr>
      </w:pPr>
      <w:r w:rsidRPr="000043EA">
        <w:rPr>
          <w:b/>
          <w:sz w:val="44"/>
        </w:rPr>
        <w:t xml:space="preserve">Bestek </w:t>
      </w:r>
      <w:r w:rsidR="00C81E21" w:rsidRPr="000043EA">
        <w:rPr>
          <w:rFonts w:eastAsia="ArialMT"/>
          <w:b/>
          <w:sz w:val="44"/>
        </w:rPr>
        <w:t>P09-58-62-12-BS01R0</w:t>
      </w:r>
    </w:p>
    <w:p w:rsidR="00D74575" w:rsidRDefault="00C81E21" w:rsidP="007A1165">
      <w:pPr>
        <w:jc w:val="center"/>
        <w:rPr>
          <w:rFonts w:eastAsia="ArialMT"/>
          <w:b/>
          <w:sz w:val="44"/>
        </w:rPr>
      </w:pPr>
      <w:r w:rsidRPr="000043EA">
        <w:rPr>
          <w:rFonts w:eastAsia="ArialMT"/>
          <w:b/>
          <w:sz w:val="44"/>
        </w:rPr>
        <w:t>Aanleg parallelweg A7 t.h.v. Engelbert</w:t>
      </w:r>
    </w:p>
    <w:p w:rsidR="007E30DD" w:rsidRDefault="007E30DD" w:rsidP="007A1165">
      <w:pPr>
        <w:jc w:val="center"/>
        <w:rPr>
          <w:rFonts w:eastAsia="ArialMT"/>
          <w:b/>
          <w:sz w:val="44"/>
        </w:rPr>
      </w:pPr>
    </w:p>
    <w:p w:rsidR="007E30DD" w:rsidRPr="007E30DD" w:rsidRDefault="007E30DD" w:rsidP="007A1165">
      <w:pPr>
        <w:jc w:val="center"/>
        <w:rPr>
          <w:b/>
          <w:sz w:val="32"/>
        </w:rPr>
      </w:pPr>
      <w:r w:rsidRPr="007E30DD">
        <w:rPr>
          <w:rFonts w:eastAsia="ArialMT"/>
          <w:b/>
          <w:sz w:val="32"/>
        </w:rPr>
        <w:t>Versie 15-03-2017</w:t>
      </w:r>
    </w:p>
    <w:p w:rsidR="00635055" w:rsidRPr="000043EA" w:rsidRDefault="00635055" w:rsidP="002A0669">
      <w:pPr>
        <w:ind w:left="567" w:hanging="567"/>
        <w:rPr>
          <w:sz w:val="20"/>
          <w:szCs w:val="20"/>
        </w:rPr>
      </w:pPr>
    </w:p>
    <w:p w:rsidR="00D53477" w:rsidRPr="000043EA" w:rsidRDefault="00D53477">
      <w:pPr>
        <w:rPr>
          <w:b/>
          <w:sz w:val="20"/>
          <w:szCs w:val="20"/>
          <w:u w:val="single"/>
        </w:rPr>
      </w:pPr>
      <w:r w:rsidRPr="000043EA">
        <w:rPr>
          <w:b/>
          <w:sz w:val="20"/>
          <w:szCs w:val="20"/>
          <w:u w:val="single"/>
        </w:rPr>
        <w:br w:type="page"/>
      </w:r>
    </w:p>
    <w:p w:rsidR="007E30DD" w:rsidRPr="007E30DD" w:rsidRDefault="007E30DD" w:rsidP="002A0669">
      <w:pPr>
        <w:ind w:left="567" w:hanging="567"/>
        <w:rPr>
          <w:b/>
          <w:i/>
          <w:sz w:val="20"/>
          <w:szCs w:val="20"/>
          <w:u w:val="single"/>
        </w:rPr>
      </w:pPr>
      <w:r w:rsidRPr="007E30DD">
        <w:rPr>
          <w:b/>
          <w:i/>
          <w:sz w:val="20"/>
          <w:szCs w:val="20"/>
          <w:u w:val="single"/>
        </w:rPr>
        <w:lastRenderedPageBreak/>
        <w:t>Wijzigingen d.d. 15-03-2017 met geel gearceerd</w:t>
      </w:r>
    </w:p>
    <w:p w:rsidR="007E30DD" w:rsidRDefault="007E30DD" w:rsidP="002A0669">
      <w:pPr>
        <w:ind w:left="567" w:hanging="567"/>
        <w:rPr>
          <w:b/>
          <w:sz w:val="20"/>
          <w:szCs w:val="20"/>
          <w:u w:val="single"/>
        </w:rPr>
      </w:pPr>
    </w:p>
    <w:p w:rsidR="002A0669" w:rsidRPr="000043EA" w:rsidRDefault="00FF0580" w:rsidP="002A0669">
      <w:pPr>
        <w:ind w:left="567" w:hanging="567"/>
        <w:rPr>
          <w:b/>
          <w:sz w:val="20"/>
          <w:szCs w:val="20"/>
          <w:u w:val="single"/>
        </w:rPr>
      </w:pPr>
      <w:r w:rsidRPr="000043EA">
        <w:rPr>
          <w:b/>
          <w:sz w:val="20"/>
          <w:szCs w:val="20"/>
          <w:u w:val="single"/>
        </w:rPr>
        <w:t>0.01</w:t>
      </w:r>
      <w:r w:rsidRPr="000043EA">
        <w:rPr>
          <w:b/>
          <w:sz w:val="20"/>
          <w:szCs w:val="20"/>
          <w:u w:val="single"/>
        </w:rPr>
        <w:tab/>
        <w:t>AANBESTEDENDE DIENST</w:t>
      </w:r>
    </w:p>
    <w:p w:rsidR="002C3EBF" w:rsidRPr="000043EA" w:rsidRDefault="002C3EBF" w:rsidP="002A0669">
      <w:pPr>
        <w:ind w:left="567" w:hanging="567"/>
        <w:rPr>
          <w:b/>
          <w:sz w:val="20"/>
          <w:szCs w:val="20"/>
        </w:rPr>
      </w:pPr>
    </w:p>
    <w:p w:rsidR="00D53477" w:rsidRPr="000043EA" w:rsidRDefault="00D53477" w:rsidP="00D53477">
      <w:pPr>
        <w:rPr>
          <w:sz w:val="20"/>
          <w:szCs w:val="20"/>
        </w:rPr>
      </w:pPr>
      <w:r w:rsidRPr="000043EA">
        <w:rPr>
          <w:sz w:val="20"/>
          <w:szCs w:val="20"/>
        </w:rPr>
        <w:t>Aanbestedende dienst, tevens opdrachtgever van deze opdracht, is de Grondexploitatie Maatschappij Meerstad C.V.</w:t>
      </w:r>
    </w:p>
    <w:p w:rsidR="00D53477" w:rsidRPr="000043EA" w:rsidRDefault="00D53477" w:rsidP="00D53477">
      <w:pPr>
        <w:rPr>
          <w:sz w:val="20"/>
          <w:szCs w:val="20"/>
        </w:rPr>
      </w:pPr>
      <w:r w:rsidRPr="000043EA">
        <w:rPr>
          <w:sz w:val="20"/>
          <w:szCs w:val="20"/>
        </w:rPr>
        <w:t xml:space="preserve">Contactpersoon voor deze aanbesteding is de heer Michiel Zandstra bereikbaar op telefoonnummer 050-5995710 en/of e-mailadres </w:t>
      </w:r>
      <w:hyperlink r:id="rId9" w:history="1">
        <w:r w:rsidRPr="000043EA">
          <w:rPr>
            <w:rStyle w:val="Hyperlink"/>
            <w:sz w:val="20"/>
            <w:szCs w:val="20"/>
          </w:rPr>
          <w:t>aanbestedingen@meerstad.eu</w:t>
        </w:r>
      </w:hyperlink>
      <w:r w:rsidR="002C5890" w:rsidRPr="000043EA">
        <w:rPr>
          <w:rStyle w:val="Hyperlink"/>
          <w:sz w:val="20"/>
          <w:szCs w:val="20"/>
          <w:u w:val="none"/>
        </w:rPr>
        <w:t xml:space="preserve"> .</w:t>
      </w:r>
    </w:p>
    <w:p w:rsidR="00D53477" w:rsidRPr="000043EA" w:rsidRDefault="00D53477" w:rsidP="00D53477">
      <w:pPr>
        <w:rPr>
          <w:sz w:val="20"/>
          <w:szCs w:val="20"/>
        </w:rPr>
      </w:pPr>
    </w:p>
    <w:p w:rsidR="00FF0580" w:rsidRPr="000043EA" w:rsidRDefault="00FF0580" w:rsidP="002A0669">
      <w:pPr>
        <w:ind w:left="567" w:hanging="567"/>
        <w:rPr>
          <w:b/>
          <w:sz w:val="20"/>
          <w:szCs w:val="20"/>
          <w:u w:val="single"/>
        </w:rPr>
      </w:pPr>
    </w:p>
    <w:p w:rsidR="002A0669" w:rsidRPr="000043EA" w:rsidRDefault="002A0669" w:rsidP="002A0669">
      <w:pPr>
        <w:ind w:left="567" w:hanging="567"/>
        <w:rPr>
          <w:sz w:val="20"/>
          <w:szCs w:val="20"/>
          <w:u w:val="single"/>
        </w:rPr>
      </w:pPr>
      <w:r w:rsidRPr="000043EA">
        <w:rPr>
          <w:b/>
          <w:sz w:val="20"/>
          <w:szCs w:val="20"/>
          <w:u w:val="single"/>
        </w:rPr>
        <w:t>0.02</w:t>
      </w:r>
      <w:r w:rsidRPr="000043EA">
        <w:rPr>
          <w:b/>
          <w:sz w:val="20"/>
          <w:szCs w:val="20"/>
          <w:u w:val="single"/>
        </w:rPr>
        <w:tab/>
        <w:t>PROCEDURE</w:t>
      </w:r>
    </w:p>
    <w:p w:rsidR="002A0669" w:rsidRPr="000043EA" w:rsidRDefault="002A0669" w:rsidP="002A0669">
      <w:pPr>
        <w:ind w:left="567" w:hanging="567"/>
        <w:rPr>
          <w:b/>
          <w:sz w:val="20"/>
          <w:szCs w:val="20"/>
        </w:rPr>
      </w:pPr>
    </w:p>
    <w:p w:rsidR="00D53477" w:rsidRPr="000043EA" w:rsidRDefault="00D53477" w:rsidP="00D53477">
      <w:pPr>
        <w:jc w:val="both"/>
        <w:rPr>
          <w:sz w:val="20"/>
          <w:szCs w:val="20"/>
        </w:rPr>
      </w:pPr>
      <w:r w:rsidRPr="000043EA">
        <w:rPr>
          <w:sz w:val="20"/>
          <w:szCs w:val="20"/>
        </w:rPr>
        <w:t xml:space="preserve">De Grondexploitatiemaatschappij Meerstad houdt een nationaal openbare aanbesteding voor </w:t>
      </w:r>
      <w:r w:rsidR="00C81E21" w:rsidRPr="000043EA">
        <w:rPr>
          <w:sz w:val="20"/>
          <w:szCs w:val="20"/>
        </w:rPr>
        <w:t>de aa</w:t>
      </w:r>
      <w:r w:rsidR="00C81E21" w:rsidRPr="000043EA">
        <w:rPr>
          <w:sz w:val="20"/>
          <w:szCs w:val="20"/>
        </w:rPr>
        <w:t>n</w:t>
      </w:r>
      <w:r w:rsidR="00C81E21" w:rsidRPr="000043EA">
        <w:rPr>
          <w:sz w:val="20"/>
          <w:szCs w:val="20"/>
        </w:rPr>
        <w:t>leg van de Parallelweg A7 t.h.v. Engelbert, tussen de Engelberterweg en de Europaweg.</w:t>
      </w:r>
    </w:p>
    <w:p w:rsidR="004476CF" w:rsidRPr="000043EA" w:rsidRDefault="004476CF" w:rsidP="004476CF">
      <w:pPr>
        <w:jc w:val="both"/>
        <w:rPr>
          <w:sz w:val="20"/>
          <w:szCs w:val="20"/>
        </w:rPr>
      </w:pPr>
    </w:p>
    <w:p w:rsidR="004476CF" w:rsidRPr="000043EA" w:rsidRDefault="004476CF" w:rsidP="004476CF">
      <w:pPr>
        <w:jc w:val="both"/>
        <w:rPr>
          <w:sz w:val="20"/>
          <w:szCs w:val="20"/>
        </w:rPr>
      </w:pPr>
      <w:r w:rsidRPr="000043EA">
        <w:rPr>
          <w:sz w:val="20"/>
          <w:szCs w:val="20"/>
        </w:rPr>
        <w:t xml:space="preserve">De </w:t>
      </w:r>
      <w:r w:rsidR="004221C8" w:rsidRPr="000043EA">
        <w:rPr>
          <w:sz w:val="20"/>
          <w:szCs w:val="20"/>
        </w:rPr>
        <w:t>opdracht is</w:t>
      </w:r>
      <w:r w:rsidRPr="000043EA">
        <w:rPr>
          <w:sz w:val="20"/>
          <w:szCs w:val="20"/>
        </w:rPr>
        <w:t xml:space="preserve"> nader omschreven </w:t>
      </w:r>
      <w:r w:rsidR="006D4E8E" w:rsidRPr="000043EA">
        <w:rPr>
          <w:sz w:val="20"/>
          <w:szCs w:val="20"/>
        </w:rPr>
        <w:t>in Deel 1 t/m 3 van dit Bestek.</w:t>
      </w:r>
    </w:p>
    <w:p w:rsidR="004476CF" w:rsidRPr="000043EA" w:rsidRDefault="004476CF" w:rsidP="00BB565F">
      <w:pPr>
        <w:jc w:val="both"/>
        <w:rPr>
          <w:sz w:val="20"/>
          <w:szCs w:val="20"/>
        </w:rPr>
      </w:pPr>
      <w:r w:rsidRPr="000043EA">
        <w:rPr>
          <w:sz w:val="20"/>
          <w:szCs w:val="20"/>
        </w:rPr>
        <w:t xml:space="preserve">Op deze aanbesteding is het </w:t>
      </w:r>
      <w:r w:rsidR="007D755A" w:rsidRPr="000043EA">
        <w:rPr>
          <w:sz w:val="20"/>
          <w:szCs w:val="20"/>
        </w:rPr>
        <w:t>ARW 2016</w:t>
      </w:r>
      <w:r w:rsidRPr="000043EA">
        <w:rPr>
          <w:sz w:val="20"/>
          <w:szCs w:val="20"/>
        </w:rPr>
        <w:t>, hoofdstuk 2 Openbare procedure van toepassing.</w:t>
      </w:r>
    </w:p>
    <w:p w:rsidR="004221C8" w:rsidRPr="000043EA" w:rsidRDefault="004221C8" w:rsidP="00BB565F">
      <w:pPr>
        <w:jc w:val="both"/>
        <w:rPr>
          <w:sz w:val="20"/>
          <w:szCs w:val="20"/>
        </w:rPr>
      </w:pPr>
    </w:p>
    <w:p w:rsidR="004221C8" w:rsidRPr="000043EA" w:rsidRDefault="004221C8" w:rsidP="00BB565F">
      <w:pPr>
        <w:jc w:val="both"/>
        <w:rPr>
          <w:sz w:val="20"/>
          <w:szCs w:val="20"/>
        </w:rPr>
      </w:pPr>
      <w:r w:rsidRPr="000043EA">
        <w:rPr>
          <w:sz w:val="20"/>
          <w:szCs w:val="20"/>
        </w:rPr>
        <w:t>De aankondiging van deze</w:t>
      </w:r>
      <w:r w:rsidR="00D52556" w:rsidRPr="000043EA">
        <w:rPr>
          <w:sz w:val="20"/>
          <w:szCs w:val="20"/>
        </w:rPr>
        <w:t xml:space="preserve"> aanbesteding is op </w:t>
      </w:r>
      <w:r w:rsidR="00335ACC" w:rsidRPr="000043EA">
        <w:rPr>
          <w:b/>
          <w:sz w:val="20"/>
          <w:szCs w:val="20"/>
        </w:rPr>
        <w:t>3 februari</w:t>
      </w:r>
      <w:r w:rsidRPr="000043EA">
        <w:rPr>
          <w:sz w:val="20"/>
          <w:szCs w:val="20"/>
        </w:rPr>
        <w:t xml:space="preserve"> gepubliceerd op </w:t>
      </w:r>
      <w:r w:rsidR="006D4E8E" w:rsidRPr="000043EA">
        <w:rPr>
          <w:sz w:val="20"/>
          <w:szCs w:val="20"/>
        </w:rPr>
        <w:t>Tender</w:t>
      </w:r>
      <w:r w:rsidR="00335ACC" w:rsidRPr="000043EA">
        <w:rPr>
          <w:sz w:val="20"/>
          <w:szCs w:val="20"/>
        </w:rPr>
        <w:t>N</w:t>
      </w:r>
      <w:r w:rsidR="006D4E8E" w:rsidRPr="000043EA">
        <w:rPr>
          <w:sz w:val="20"/>
          <w:szCs w:val="20"/>
        </w:rPr>
        <w:t>ed</w:t>
      </w:r>
      <w:r w:rsidRPr="000043EA">
        <w:rPr>
          <w:sz w:val="20"/>
          <w:szCs w:val="20"/>
        </w:rPr>
        <w:t>.</w:t>
      </w:r>
    </w:p>
    <w:p w:rsidR="004221C8" w:rsidRPr="000043EA" w:rsidRDefault="004221C8" w:rsidP="00BB565F">
      <w:pPr>
        <w:jc w:val="both"/>
        <w:rPr>
          <w:sz w:val="20"/>
          <w:szCs w:val="20"/>
        </w:rPr>
      </w:pPr>
    </w:p>
    <w:p w:rsidR="00FF6A40" w:rsidRPr="000043EA" w:rsidRDefault="00FF6A40" w:rsidP="00FF37E2">
      <w:pPr>
        <w:rPr>
          <w:sz w:val="20"/>
          <w:szCs w:val="20"/>
        </w:rPr>
      </w:pPr>
    </w:p>
    <w:p w:rsidR="002A0669" w:rsidRPr="000043EA" w:rsidRDefault="002A0669" w:rsidP="002A0669">
      <w:pPr>
        <w:ind w:left="567" w:hanging="567"/>
        <w:rPr>
          <w:b/>
          <w:sz w:val="20"/>
          <w:szCs w:val="20"/>
          <w:u w:val="single"/>
        </w:rPr>
      </w:pPr>
      <w:r w:rsidRPr="000043EA">
        <w:rPr>
          <w:b/>
          <w:sz w:val="20"/>
          <w:szCs w:val="20"/>
          <w:u w:val="single"/>
        </w:rPr>
        <w:t>0.03</w:t>
      </w:r>
      <w:r w:rsidRPr="000043EA">
        <w:rPr>
          <w:b/>
          <w:sz w:val="20"/>
          <w:szCs w:val="20"/>
          <w:u w:val="single"/>
        </w:rPr>
        <w:tab/>
        <w:t>INLICHTINGEN</w:t>
      </w:r>
    </w:p>
    <w:p w:rsidR="004A5B39" w:rsidRPr="000043EA" w:rsidRDefault="004A5B39" w:rsidP="004A5B39">
      <w:pPr>
        <w:jc w:val="both"/>
        <w:rPr>
          <w:sz w:val="20"/>
          <w:szCs w:val="20"/>
        </w:rPr>
      </w:pPr>
    </w:p>
    <w:p w:rsidR="004A5B39" w:rsidRPr="000043EA" w:rsidRDefault="004476CF" w:rsidP="00261030">
      <w:pPr>
        <w:ind w:left="851" w:hanging="851"/>
        <w:jc w:val="both"/>
        <w:rPr>
          <w:b/>
          <w:color w:val="0070C0"/>
          <w:sz w:val="20"/>
          <w:szCs w:val="20"/>
        </w:rPr>
      </w:pPr>
      <w:r w:rsidRPr="000043EA">
        <w:rPr>
          <w:b/>
          <w:color w:val="0070C0"/>
          <w:sz w:val="20"/>
          <w:szCs w:val="20"/>
        </w:rPr>
        <w:t>0.03.A</w:t>
      </w:r>
      <w:r w:rsidR="004A5B39" w:rsidRPr="000043EA">
        <w:rPr>
          <w:b/>
          <w:color w:val="0070C0"/>
          <w:sz w:val="20"/>
          <w:szCs w:val="20"/>
        </w:rPr>
        <w:tab/>
        <w:t>Planning</w:t>
      </w:r>
    </w:p>
    <w:p w:rsidR="004A5B39" w:rsidRPr="000043EA" w:rsidRDefault="004A5B39" w:rsidP="004A5B39">
      <w:pPr>
        <w:jc w:val="both"/>
        <w:rPr>
          <w:sz w:val="20"/>
          <w:szCs w:val="20"/>
        </w:rPr>
      </w:pPr>
    </w:p>
    <w:p w:rsidR="00BE323C" w:rsidRPr="000043EA" w:rsidRDefault="004A5B39" w:rsidP="004A5B39">
      <w:pPr>
        <w:jc w:val="both"/>
        <w:rPr>
          <w:sz w:val="20"/>
          <w:szCs w:val="20"/>
        </w:rPr>
      </w:pPr>
      <w:r w:rsidRPr="000043EA">
        <w:rPr>
          <w:sz w:val="20"/>
          <w:szCs w:val="20"/>
        </w:rPr>
        <w:t xml:space="preserve">Aan </w:t>
      </w:r>
      <w:r w:rsidR="00D7437D" w:rsidRPr="000043EA">
        <w:rPr>
          <w:sz w:val="20"/>
          <w:szCs w:val="20"/>
        </w:rPr>
        <w:t xml:space="preserve">de </w:t>
      </w:r>
      <w:r w:rsidRPr="000043EA">
        <w:rPr>
          <w:sz w:val="20"/>
          <w:szCs w:val="20"/>
        </w:rPr>
        <w:t xml:space="preserve">planning </w:t>
      </w:r>
      <w:r w:rsidR="00D7437D" w:rsidRPr="000043EA">
        <w:rPr>
          <w:sz w:val="20"/>
          <w:szCs w:val="20"/>
        </w:rPr>
        <w:t xml:space="preserve">opgenomen in Afdeling IV.3 ‘Administratieve inlichtingen’ </w:t>
      </w:r>
      <w:r w:rsidR="009B4021" w:rsidRPr="000043EA">
        <w:rPr>
          <w:sz w:val="20"/>
          <w:szCs w:val="20"/>
        </w:rPr>
        <w:t xml:space="preserve">van de aankondiging </w:t>
      </w:r>
      <w:r w:rsidRPr="000043EA">
        <w:rPr>
          <w:sz w:val="20"/>
          <w:szCs w:val="20"/>
        </w:rPr>
        <w:t>ku</w:t>
      </w:r>
      <w:r w:rsidRPr="000043EA">
        <w:rPr>
          <w:sz w:val="20"/>
          <w:szCs w:val="20"/>
        </w:rPr>
        <w:t>n</w:t>
      </w:r>
      <w:r w:rsidRPr="000043EA">
        <w:rPr>
          <w:sz w:val="20"/>
          <w:szCs w:val="20"/>
        </w:rPr>
        <w:t xml:space="preserve">nen geen rechten worden ontleend. </w:t>
      </w:r>
      <w:r w:rsidR="004476CF" w:rsidRPr="000043EA">
        <w:rPr>
          <w:sz w:val="20"/>
          <w:szCs w:val="20"/>
        </w:rPr>
        <w:t>De Gemeente</w:t>
      </w:r>
      <w:r w:rsidRPr="000043EA">
        <w:rPr>
          <w:sz w:val="20"/>
          <w:szCs w:val="20"/>
        </w:rPr>
        <w:t xml:space="preserve"> behoudt zich het recht voor de planning tussentijds te wijzigen.</w:t>
      </w:r>
    </w:p>
    <w:p w:rsidR="00BE323C" w:rsidRPr="000043EA" w:rsidRDefault="00BE323C" w:rsidP="004A5B39">
      <w:pPr>
        <w:jc w:val="both"/>
        <w:rPr>
          <w:sz w:val="20"/>
          <w:szCs w:val="20"/>
        </w:rPr>
      </w:pPr>
    </w:p>
    <w:tbl>
      <w:tblPr>
        <w:tblStyle w:val="Tabelraster"/>
        <w:tblW w:w="0" w:type="auto"/>
        <w:tblInd w:w="108" w:type="dxa"/>
        <w:tblLook w:val="04A0" w:firstRow="1" w:lastRow="0" w:firstColumn="1" w:lastColumn="0" w:noHBand="0" w:noVBand="1"/>
        <w:tblDescription w:val="Planning"/>
      </w:tblPr>
      <w:tblGrid>
        <w:gridCol w:w="6663"/>
        <w:gridCol w:w="1842"/>
      </w:tblGrid>
      <w:tr w:rsidR="0030491A" w:rsidRPr="000043EA" w:rsidTr="0030491A">
        <w:tc>
          <w:tcPr>
            <w:tcW w:w="6663" w:type="dxa"/>
            <w:hideMark/>
          </w:tcPr>
          <w:p w:rsidR="0030491A" w:rsidRPr="000043EA" w:rsidRDefault="0030491A" w:rsidP="0030491A">
            <w:pPr>
              <w:rPr>
                <w:sz w:val="18"/>
                <w:szCs w:val="18"/>
              </w:rPr>
            </w:pPr>
            <w:r w:rsidRPr="000043EA">
              <w:rPr>
                <w:sz w:val="18"/>
                <w:szCs w:val="18"/>
              </w:rPr>
              <w:t>Publiceren aankondiging van de opdracht</w:t>
            </w:r>
          </w:p>
        </w:tc>
        <w:tc>
          <w:tcPr>
            <w:tcW w:w="1842" w:type="dxa"/>
            <w:hideMark/>
          </w:tcPr>
          <w:p w:rsidR="0030491A" w:rsidRPr="000043EA" w:rsidRDefault="00335ACC" w:rsidP="00335ACC">
            <w:pPr>
              <w:rPr>
                <w:sz w:val="18"/>
                <w:szCs w:val="18"/>
              </w:rPr>
            </w:pPr>
            <w:r w:rsidRPr="000043EA">
              <w:rPr>
                <w:sz w:val="18"/>
                <w:szCs w:val="18"/>
              </w:rPr>
              <w:t>03-02-2017</w:t>
            </w:r>
          </w:p>
        </w:tc>
      </w:tr>
      <w:tr w:rsidR="0030491A" w:rsidRPr="000043EA" w:rsidTr="0030491A">
        <w:tc>
          <w:tcPr>
            <w:tcW w:w="6663" w:type="dxa"/>
            <w:hideMark/>
          </w:tcPr>
          <w:p w:rsidR="0030491A" w:rsidRPr="000043EA" w:rsidRDefault="0030491A" w:rsidP="0030491A">
            <w:pPr>
              <w:rPr>
                <w:sz w:val="18"/>
                <w:szCs w:val="18"/>
              </w:rPr>
            </w:pPr>
            <w:r w:rsidRPr="000043EA">
              <w:rPr>
                <w:sz w:val="18"/>
                <w:szCs w:val="18"/>
              </w:rPr>
              <w:t>Uiterlijke ontvangst van vragen voor inschrijvingen</w:t>
            </w:r>
          </w:p>
        </w:tc>
        <w:tc>
          <w:tcPr>
            <w:tcW w:w="1842" w:type="dxa"/>
            <w:hideMark/>
          </w:tcPr>
          <w:p w:rsidR="0030491A" w:rsidRPr="000043EA" w:rsidRDefault="00335ACC" w:rsidP="00335ACC">
            <w:pPr>
              <w:rPr>
                <w:sz w:val="18"/>
                <w:szCs w:val="18"/>
              </w:rPr>
            </w:pPr>
            <w:r w:rsidRPr="000043EA">
              <w:rPr>
                <w:sz w:val="18"/>
                <w:szCs w:val="18"/>
              </w:rPr>
              <w:t>24-02-</w:t>
            </w:r>
            <w:r w:rsidR="00C81E21" w:rsidRPr="000043EA">
              <w:rPr>
                <w:sz w:val="18"/>
                <w:szCs w:val="18"/>
              </w:rPr>
              <w:t>2017</w:t>
            </w:r>
            <w:r w:rsidR="00620C22" w:rsidRPr="000043EA">
              <w:rPr>
                <w:sz w:val="18"/>
                <w:szCs w:val="18"/>
              </w:rPr>
              <w:t xml:space="preserve"> </w:t>
            </w:r>
            <w:r w:rsidR="00D31801" w:rsidRPr="000043EA">
              <w:rPr>
                <w:sz w:val="18"/>
                <w:szCs w:val="18"/>
              </w:rPr>
              <w:t xml:space="preserve">12:00 </w:t>
            </w:r>
          </w:p>
        </w:tc>
      </w:tr>
      <w:tr w:rsidR="0030491A" w:rsidRPr="000043EA" w:rsidTr="0030491A">
        <w:tc>
          <w:tcPr>
            <w:tcW w:w="6663" w:type="dxa"/>
            <w:hideMark/>
          </w:tcPr>
          <w:p w:rsidR="0030491A" w:rsidRPr="000043EA" w:rsidRDefault="0030491A" w:rsidP="0030491A">
            <w:pPr>
              <w:rPr>
                <w:sz w:val="18"/>
                <w:szCs w:val="18"/>
              </w:rPr>
            </w:pPr>
            <w:r w:rsidRPr="000043EA">
              <w:rPr>
                <w:sz w:val="18"/>
                <w:szCs w:val="18"/>
              </w:rPr>
              <w:t>Bekendmaken Nota van Inlichtingen inschrijffase</w:t>
            </w:r>
          </w:p>
        </w:tc>
        <w:tc>
          <w:tcPr>
            <w:tcW w:w="1842" w:type="dxa"/>
            <w:hideMark/>
          </w:tcPr>
          <w:p w:rsidR="0030491A" w:rsidRPr="000043EA" w:rsidRDefault="00AF60CC" w:rsidP="00AF60CC">
            <w:pPr>
              <w:rPr>
                <w:sz w:val="18"/>
                <w:szCs w:val="18"/>
              </w:rPr>
            </w:pPr>
            <w:r w:rsidRPr="000043EA">
              <w:rPr>
                <w:sz w:val="18"/>
                <w:szCs w:val="18"/>
              </w:rPr>
              <w:t>03-03</w:t>
            </w:r>
            <w:r w:rsidR="00C81E21" w:rsidRPr="000043EA">
              <w:rPr>
                <w:sz w:val="18"/>
                <w:szCs w:val="18"/>
              </w:rPr>
              <w:t>-2017</w:t>
            </w:r>
          </w:p>
        </w:tc>
      </w:tr>
      <w:tr w:rsidR="007E30DD" w:rsidRPr="000043EA" w:rsidTr="0030491A">
        <w:tc>
          <w:tcPr>
            <w:tcW w:w="6663" w:type="dxa"/>
          </w:tcPr>
          <w:p w:rsidR="007E30DD" w:rsidRPr="000043EA" w:rsidRDefault="007E30DD" w:rsidP="0030491A">
            <w:pPr>
              <w:rPr>
                <w:sz w:val="18"/>
                <w:szCs w:val="18"/>
              </w:rPr>
            </w:pPr>
            <w:r w:rsidRPr="007E30DD">
              <w:rPr>
                <w:sz w:val="18"/>
                <w:szCs w:val="18"/>
                <w:highlight w:val="yellow"/>
              </w:rPr>
              <w:t>Bekendmaken 2</w:t>
            </w:r>
            <w:r w:rsidRPr="007E30DD">
              <w:rPr>
                <w:sz w:val="18"/>
                <w:szCs w:val="18"/>
                <w:highlight w:val="yellow"/>
                <w:vertAlign w:val="superscript"/>
              </w:rPr>
              <w:t>e</w:t>
            </w:r>
            <w:r w:rsidRPr="007E30DD">
              <w:rPr>
                <w:sz w:val="18"/>
                <w:szCs w:val="18"/>
                <w:highlight w:val="yellow"/>
              </w:rPr>
              <w:t xml:space="preserve"> Nota van Inlichtingen inschrijffase</w:t>
            </w:r>
          </w:p>
        </w:tc>
        <w:tc>
          <w:tcPr>
            <w:tcW w:w="1842" w:type="dxa"/>
          </w:tcPr>
          <w:p w:rsidR="007E30DD" w:rsidRPr="007E30DD" w:rsidRDefault="007E30DD" w:rsidP="00AF60CC">
            <w:pPr>
              <w:rPr>
                <w:sz w:val="18"/>
                <w:szCs w:val="18"/>
                <w:highlight w:val="yellow"/>
              </w:rPr>
            </w:pPr>
            <w:r>
              <w:rPr>
                <w:sz w:val="18"/>
                <w:szCs w:val="18"/>
                <w:highlight w:val="yellow"/>
              </w:rPr>
              <w:t>15-03-2017</w:t>
            </w:r>
          </w:p>
        </w:tc>
      </w:tr>
      <w:tr w:rsidR="0030491A" w:rsidRPr="000043EA" w:rsidTr="0030491A">
        <w:tc>
          <w:tcPr>
            <w:tcW w:w="6663" w:type="dxa"/>
            <w:hideMark/>
          </w:tcPr>
          <w:p w:rsidR="0030491A" w:rsidRPr="000043EA" w:rsidRDefault="0030491A" w:rsidP="0030491A">
            <w:pPr>
              <w:rPr>
                <w:sz w:val="18"/>
                <w:szCs w:val="18"/>
              </w:rPr>
            </w:pPr>
            <w:r w:rsidRPr="000043EA">
              <w:rPr>
                <w:sz w:val="18"/>
                <w:szCs w:val="18"/>
              </w:rPr>
              <w:t>Uiterlijke ontvangst van inschrijvingen</w:t>
            </w:r>
          </w:p>
        </w:tc>
        <w:tc>
          <w:tcPr>
            <w:tcW w:w="1842" w:type="dxa"/>
            <w:hideMark/>
          </w:tcPr>
          <w:p w:rsidR="0030491A" w:rsidRPr="000043EA" w:rsidRDefault="007E30DD" w:rsidP="00AF60CC">
            <w:pPr>
              <w:rPr>
                <w:sz w:val="18"/>
                <w:szCs w:val="18"/>
              </w:rPr>
            </w:pPr>
            <w:r w:rsidRPr="007E30DD">
              <w:rPr>
                <w:sz w:val="18"/>
                <w:szCs w:val="18"/>
                <w:highlight w:val="yellow"/>
              </w:rPr>
              <w:t>24</w:t>
            </w:r>
            <w:r w:rsidR="00AF60CC" w:rsidRPr="007E30DD">
              <w:rPr>
                <w:sz w:val="18"/>
                <w:szCs w:val="18"/>
                <w:highlight w:val="yellow"/>
              </w:rPr>
              <w:t>-03-</w:t>
            </w:r>
            <w:r w:rsidR="00C81E21" w:rsidRPr="007E30DD">
              <w:rPr>
                <w:sz w:val="18"/>
                <w:szCs w:val="18"/>
                <w:highlight w:val="yellow"/>
              </w:rPr>
              <w:t>2017</w:t>
            </w:r>
            <w:r w:rsidR="0030491A" w:rsidRPr="007E30DD">
              <w:rPr>
                <w:sz w:val="18"/>
                <w:szCs w:val="18"/>
                <w:highlight w:val="yellow"/>
              </w:rPr>
              <w:t xml:space="preserve"> 10:00</w:t>
            </w:r>
          </w:p>
        </w:tc>
      </w:tr>
      <w:tr w:rsidR="0030491A" w:rsidRPr="000043EA" w:rsidTr="0030491A">
        <w:tc>
          <w:tcPr>
            <w:tcW w:w="6663" w:type="dxa"/>
            <w:hideMark/>
          </w:tcPr>
          <w:p w:rsidR="0030491A" w:rsidRPr="000043EA" w:rsidRDefault="0030491A" w:rsidP="0030491A">
            <w:pPr>
              <w:rPr>
                <w:sz w:val="18"/>
                <w:szCs w:val="18"/>
              </w:rPr>
            </w:pPr>
            <w:r w:rsidRPr="000043EA">
              <w:rPr>
                <w:sz w:val="18"/>
                <w:szCs w:val="18"/>
              </w:rPr>
              <w:t>Gestanddoening (Vanaf de datum van ontvangst van de inschrijvingen)</w:t>
            </w:r>
          </w:p>
        </w:tc>
        <w:tc>
          <w:tcPr>
            <w:tcW w:w="1842" w:type="dxa"/>
            <w:hideMark/>
          </w:tcPr>
          <w:p w:rsidR="0030491A" w:rsidRPr="000043EA" w:rsidRDefault="0030491A" w:rsidP="00D31801">
            <w:pPr>
              <w:rPr>
                <w:sz w:val="18"/>
                <w:szCs w:val="18"/>
              </w:rPr>
            </w:pPr>
            <w:r w:rsidRPr="000043EA">
              <w:rPr>
                <w:sz w:val="18"/>
                <w:szCs w:val="18"/>
              </w:rPr>
              <w:t xml:space="preserve">50 </w:t>
            </w:r>
            <w:r w:rsidR="00D31801" w:rsidRPr="000043EA">
              <w:rPr>
                <w:sz w:val="18"/>
                <w:szCs w:val="18"/>
              </w:rPr>
              <w:t>d</w:t>
            </w:r>
            <w:r w:rsidRPr="000043EA">
              <w:rPr>
                <w:sz w:val="18"/>
                <w:szCs w:val="18"/>
              </w:rPr>
              <w:t>agen</w:t>
            </w:r>
          </w:p>
        </w:tc>
      </w:tr>
      <w:tr w:rsidR="0030491A" w:rsidRPr="000043EA" w:rsidTr="0030491A">
        <w:tc>
          <w:tcPr>
            <w:tcW w:w="6663" w:type="dxa"/>
            <w:hideMark/>
          </w:tcPr>
          <w:p w:rsidR="0030491A" w:rsidRPr="000043EA" w:rsidRDefault="0030491A" w:rsidP="0030491A">
            <w:pPr>
              <w:rPr>
                <w:sz w:val="18"/>
                <w:szCs w:val="18"/>
              </w:rPr>
            </w:pPr>
            <w:r w:rsidRPr="000043EA">
              <w:rPr>
                <w:sz w:val="18"/>
                <w:szCs w:val="18"/>
              </w:rPr>
              <w:t>Opening van de kluis met inschrijvingen</w:t>
            </w:r>
          </w:p>
        </w:tc>
        <w:tc>
          <w:tcPr>
            <w:tcW w:w="1842" w:type="dxa"/>
            <w:hideMark/>
          </w:tcPr>
          <w:p w:rsidR="0030491A" w:rsidRPr="000043EA" w:rsidRDefault="007E30DD" w:rsidP="007E30DD">
            <w:pPr>
              <w:rPr>
                <w:sz w:val="18"/>
                <w:szCs w:val="18"/>
              </w:rPr>
            </w:pPr>
            <w:r w:rsidRPr="007E30DD">
              <w:rPr>
                <w:sz w:val="18"/>
                <w:szCs w:val="18"/>
                <w:highlight w:val="yellow"/>
              </w:rPr>
              <w:t>24</w:t>
            </w:r>
            <w:r w:rsidR="00AF60CC" w:rsidRPr="007E30DD">
              <w:rPr>
                <w:sz w:val="18"/>
                <w:szCs w:val="18"/>
                <w:highlight w:val="yellow"/>
              </w:rPr>
              <w:t>-03-2017</w:t>
            </w:r>
            <w:r w:rsidR="0030491A" w:rsidRPr="007E30DD">
              <w:rPr>
                <w:sz w:val="18"/>
                <w:szCs w:val="18"/>
                <w:highlight w:val="yellow"/>
              </w:rPr>
              <w:t xml:space="preserve"> 10:01</w:t>
            </w:r>
          </w:p>
        </w:tc>
      </w:tr>
      <w:tr w:rsidR="0030491A" w:rsidRPr="000043EA" w:rsidTr="0030491A">
        <w:tc>
          <w:tcPr>
            <w:tcW w:w="6663" w:type="dxa"/>
            <w:hideMark/>
          </w:tcPr>
          <w:p w:rsidR="0030491A" w:rsidRPr="000043EA" w:rsidRDefault="0030491A" w:rsidP="0030491A">
            <w:pPr>
              <w:rPr>
                <w:sz w:val="18"/>
                <w:szCs w:val="18"/>
              </w:rPr>
            </w:pPr>
            <w:r w:rsidRPr="000043EA">
              <w:rPr>
                <w:sz w:val="18"/>
                <w:szCs w:val="18"/>
              </w:rPr>
              <w:t>Versturen gunning</w:t>
            </w:r>
          </w:p>
        </w:tc>
        <w:tc>
          <w:tcPr>
            <w:tcW w:w="1842" w:type="dxa"/>
            <w:hideMark/>
          </w:tcPr>
          <w:p w:rsidR="0030491A" w:rsidRPr="000043EA" w:rsidRDefault="007E30DD" w:rsidP="00AF60CC">
            <w:pPr>
              <w:rPr>
                <w:sz w:val="18"/>
                <w:szCs w:val="18"/>
              </w:rPr>
            </w:pPr>
            <w:r w:rsidRPr="007E30DD">
              <w:rPr>
                <w:sz w:val="18"/>
                <w:szCs w:val="18"/>
                <w:highlight w:val="yellow"/>
              </w:rPr>
              <w:t>28</w:t>
            </w:r>
            <w:r w:rsidR="00AF60CC" w:rsidRPr="007E30DD">
              <w:rPr>
                <w:sz w:val="18"/>
                <w:szCs w:val="18"/>
                <w:highlight w:val="yellow"/>
              </w:rPr>
              <w:t>-04-2017</w:t>
            </w:r>
          </w:p>
        </w:tc>
      </w:tr>
    </w:tbl>
    <w:p w:rsidR="00BE323C" w:rsidRPr="000043EA" w:rsidRDefault="00BE323C" w:rsidP="004A5B39">
      <w:pPr>
        <w:jc w:val="both"/>
        <w:rPr>
          <w:sz w:val="18"/>
          <w:szCs w:val="18"/>
        </w:rPr>
      </w:pPr>
    </w:p>
    <w:p w:rsidR="0030491A" w:rsidRPr="000043EA" w:rsidRDefault="0030491A" w:rsidP="00981761">
      <w:pPr>
        <w:jc w:val="both"/>
        <w:rPr>
          <w:sz w:val="20"/>
          <w:szCs w:val="20"/>
        </w:rPr>
      </w:pPr>
    </w:p>
    <w:p w:rsidR="004A5B39" w:rsidRPr="000043EA" w:rsidRDefault="00261030" w:rsidP="007A7BC0">
      <w:pPr>
        <w:tabs>
          <w:tab w:val="left" w:pos="851"/>
        </w:tabs>
        <w:jc w:val="both"/>
        <w:rPr>
          <w:sz w:val="20"/>
          <w:szCs w:val="20"/>
        </w:rPr>
      </w:pPr>
      <w:r w:rsidRPr="000043EA">
        <w:rPr>
          <w:b/>
          <w:color w:val="0070C0"/>
          <w:sz w:val="20"/>
          <w:szCs w:val="20"/>
        </w:rPr>
        <w:t>0.03.B</w:t>
      </w:r>
      <w:r w:rsidRPr="000043EA">
        <w:rPr>
          <w:b/>
          <w:color w:val="0070C0"/>
          <w:sz w:val="20"/>
          <w:szCs w:val="20"/>
        </w:rPr>
        <w:tab/>
      </w:r>
      <w:r w:rsidR="004A5B39" w:rsidRPr="000043EA">
        <w:rPr>
          <w:b/>
          <w:color w:val="0070C0"/>
          <w:sz w:val="20"/>
          <w:szCs w:val="20"/>
        </w:rPr>
        <w:t>Informatie-uitwisseling</w:t>
      </w:r>
    </w:p>
    <w:p w:rsidR="00BD1998" w:rsidRPr="000043EA" w:rsidRDefault="00BD1998" w:rsidP="00BD1998">
      <w:pPr>
        <w:pStyle w:val="Default"/>
        <w:rPr>
          <w:sz w:val="20"/>
          <w:szCs w:val="20"/>
        </w:rPr>
      </w:pPr>
      <w:r w:rsidRPr="000043EA">
        <w:rPr>
          <w:sz w:val="20"/>
          <w:szCs w:val="20"/>
        </w:rPr>
        <w:t>De aanbestedingsprocedure verloopt via emailcorresp</w:t>
      </w:r>
      <w:r w:rsidR="006D4E8E" w:rsidRPr="000043EA">
        <w:rPr>
          <w:sz w:val="20"/>
          <w:szCs w:val="20"/>
        </w:rPr>
        <w:t>ondentie en deels schriftelijk.</w:t>
      </w:r>
    </w:p>
    <w:p w:rsidR="00BD1998" w:rsidRPr="000043EA" w:rsidRDefault="006D4E8E" w:rsidP="00BD1998">
      <w:pPr>
        <w:pStyle w:val="Default"/>
        <w:rPr>
          <w:sz w:val="20"/>
          <w:szCs w:val="20"/>
        </w:rPr>
      </w:pPr>
      <w:r w:rsidRPr="000043EA">
        <w:rPr>
          <w:sz w:val="20"/>
          <w:szCs w:val="20"/>
        </w:rPr>
        <w:t>Dit betekent:</w:t>
      </w:r>
    </w:p>
    <w:p w:rsidR="00BD1998" w:rsidRPr="000043EA" w:rsidRDefault="00BD1998" w:rsidP="003B0A76">
      <w:pPr>
        <w:rPr>
          <w:sz w:val="20"/>
          <w:szCs w:val="20"/>
        </w:rPr>
      </w:pPr>
      <w:r w:rsidRPr="000043EA">
        <w:rPr>
          <w:sz w:val="20"/>
          <w:szCs w:val="20"/>
        </w:rPr>
        <w:t xml:space="preserve">a. dat vragen en opmerkingen over de inhoud van het bestek aan de orde gesteld moeten worden per email gericht aan de heer M. Zandstra onder vermelding van ‘vragen bestek </w:t>
      </w:r>
      <w:r w:rsidR="003B0A76" w:rsidRPr="000043EA">
        <w:rPr>
          <w:rFonts w:eastAsia="ArialMT"/>
          <w:sz w:val="20"/>
          <w:szCs w:val="20"/>
        </w:rPr>
        <w:t>Aanleg parallelweg A7 t.h.v. Engelbert</w:t>
      </w:r>
      <w:r w:rsidRPr="000043EA">
        <w:rPr>
          <w:sz w:val="20"/>
          <w:szCs w:val="20"/>
        </w:rPr>
        <w:t>’ via het emaila</w:t>
      </w:r>
      <w:r w:rsidR="006D4E8E" w:rsidRPr="000043EA">
        <w:rPr>
          <w:sz w:val="20"/>
          <w:szCs w:val="20"/>
        </w:rPr>
        <w:t xml:space="preserve">dres </w:t>
      </w:r>
      <w:hyperlink r:id="rId10" w:history="1">
        <w:r w:rsidR="002C5890" w:rsidRPr="000043EA">
          <w:rPr>
            <w:rStyle w:val="Hyperlink"/>
            <w:sz w:val="20"/>
            <w:szCs w:val="20"/>
          </w:rPr>
          <w:t>aanbestedingen@meerstad.eu</w:t>
        </w:r>
      </w:hyperlink>
      <w:r w:rsidR="002C5890" w:rsidRPr="000043EA">
        <w:rPr>
          <w:sz w:val="20"/>
          <w:szCs w:val="20"/>
        </w:rPr>
        <w:t xml:space="preserve"> ;</w:t>
      </w:r>
    </w:p>
    <w:p w:rsidR="00BD1998" w:rsidRPr="000043EA" w:rsidRDefault="00BD1998" w:rsidP="00BD1998">
      <w:pPr>
        <w:pStyle w:val="Default"/>
        <w:rPr>
          <w:sz w:val="20"/>
          <w:szCs w:val="20"/>
        </w:rPr>
      </w:pPr>
      <w:r w:rsidRPr="000043EA">
        <w:rPr>
          <w:sz w:val="20"/>
          <w:szCs w:val="20"/>
        </w:rPr>
        <w:t xml:space="preserve">b. dat de Nota('s) van u </w:t>
      </w:r>
      <w:r w:rsidR="006D4E8E" w:rsidRPr="000043EA">
        <w:rPr>
          <w:sz w:val="20"/>
          <w:szCs w:val="20"/>
        </w:rPr>
        <w:t>per mail worden toegestuurd; en</w:t>
      </w:r>
    </w:p>
    <w:p w:rsidR="00BD1998" w:rsidRPr="000043EA" w:rsidRDefault="00BD1998" w:rsidP="00BD1998">
      <w:pPr>
        <w:pStyle w:val="Default"/>
        <w:rPr>
          <w:sz w:val="20"/>
          <w:szCs w:val="20"/>
        </w:rPr>
      </w:pPr>
      <w:r w:rsidRPr="000043EA">
        <w:rPr>
          <w:sz w:val="20"/>
          <w:szCs w:val="20"/>
        </w:rPr>
        <w:t xml:space="preserve">c. dat de inschrijver de inschrijvingsdocumenten </w:t>
      </w:r>
      <w:bookmarkStart w:id="0" w:name="_GoBack"/>
      <w:bookmarkEnd w:id="0"/>
      <w:r w:rsidRPr="000043EA">
        <w:rPr>
          <w:sz w:val="20"/>
          <w:szCs w:val="20"/>
        </w:rPr>
        <w:t xml:space="preserve">op de datum van aanbesteding </w:t>
      </w:r>
      <w:r w:rsidR="007E30DD" w:rsidRPr="007E30DD">
        <w:rPr>
          <w:b/>
          <w:sz w:val="20"/>
          <w:szCs w:val="20"/>
          <w:highlight w:val="yellow"/>
        </w:rPr>
        <w:t>24</w:t>
      </w:r>
      <w:r w:rsidR="00AF60CC" w:rsidRPr="007E30DD">
        <w:rPr>
          <w:b/>
          <w:sz w:val="20"/>
          <w:szCs w:val="20"/>
          <w:highlight w:val="yellow"/>
        </w:rPr>
        <w:t xml:space="preserve"> maart 2017</w:t>
      </w:r>
      <w:r w:rsidR="006D4E8E" w:rsidRPr="007E30DD">
        <w:rPr>
          <w:b/>
          <w:bCs/>
          <w:sz w:val="20"/>
          <w:szCs w:val="20"/>
          <w:highlight w:val="yellow"/>
        </w:rPr>
        <w:t xml:space="preserve"> </w:t>
      </w:r>
      <w:r w:rsidRPr="007E30DD">
        <w:rPr>
          <w:b/>
          <w:bCs/>
          <w:sz w:val="20"/>
          <w:szCs w:val="20"/>
          <w:highlight w:val="yellow"/>
        </w:rPr>
        <w:t>uite</w:t>
      </w:r>
      <w:r w:rsidRPr="007E30DD">
        <w:rPr>
          <w:b/>
          <w:bCs/>
          <w:sz w:val="20"/>
          <w:szCs w:val="20"/>
          <w:highlight w:val="yellow"/>
        </w:rPr>
        <w:t>r</w:t>
      </w:r>
      <w:r w:rsidRPr="007E30DD">
        <w:rPr>
          <w:b/>
          <w:bCs/>
          <w:sz w:val="20"/>
          <w:szCs w:val="20"/>
          <w:highlight w:val="yellow"/>
        </w:rPr>
        <w:t>lijk om 10</w:t>
      </w:r>
      <w:r w:rsidR="002C5890" w:rsidRPr="007E30DD">
        <w:rPr>
          <w:b/>
          <w:bCs/>
          <w:sz w:val="20"/>
          <w:szCs w:val="20"/>
          <w:highlight w:val="yellow"/>
        </w:rPr>
        <w:t>:</w:t>
      </w:r>
      <w:r w:rsidRPr="007E30DD">
        <w:rPr>
          <w:b/>
          <w:bCs/>
          <w:sz w:val="20"/>
          <w:szCs w:val="20"/>
          <w:highlight w:val="yellow"/>
        </w:rPr>
        <w:t>00 uur:</w:t>
      </w:r>
    </w:p>
    <w:p w:rsidR="00BD1998" w:rsidRPr="000043EA" w:rsidRDefault="00BD1998" w:rsidP="00BD1998">
      <w:pPr>
        <w:pStyle w:val="Default"/>
        <w:rPr>
          <w:sz w:val="20"/>
          <w:szCs w:val="20"/>
        </w:rPr>
      </w:pPr>
      <w:r w:rsidRPr="000043EA">
        <w:rPr>
          <w:sz w:val="20"/>
          <w:szCs w:val="20"/>
        </w:rPr>
        <w:t xml:space="preserve">1. digitaal indient via het emailadres aanbestedingen@meerstad.eu </w:t>
      </w:r>
    </w:p>
    <w:p w:rsidR="00BD1998" w:rsidRPr="000043EA" w:rsidRDefault="002C5890" w:rsidP="00BD1998">
      <w:pPr>
        <w:pStyle w:val="Default"/>
        <w:rPr>
          <w:sz w:val="20"/>
          <w:szCs w:val="20"/>
        </w:rPr>
      </w:pPr>
      <w:r w:rsidRPr="000043EA">
        <w:rPr>
          <w:sz w:val="20"/>
          <w:szCs w:val="20"/>
        </w:rPr>
        <w:t>of</w:t>
      </w:r>
      <w:r w:rsidR="00BD1998" w:rsidRPr="000043EA">
        <w:rPr>
          <w:sz w:val="20"/>
          <w:szCs w:val="20"/>
        </w:rPr>
        <w:t xml:space="preserve"> </w:t>
      </w:r>
    </w:p>
    <w:p w:rsidR="00BD1998" w:rsidRPr="000043EA" w:rsidRDefault="00BD1998" w:rsidP="00BD1998">
      <w:pPr>
        <w:pStyle w:val="Default"/>
        <w:rPr>
          <w:sz w:val="20"/>
          <w:szCs w:val="20"/>
        </w:rPr>
      </w:pPr>
      <w:r w:rsidRPr="000043EA">
        <w:rPr>
          <w:sz w:val="20"/>
          <w:szCs w:val="20"/>
        </w:rPr>
        <w:t>2</w:t>
      </w:r>
      <w:r w:rsidR="002C5890" w:rsidRPr="000043EA">
        <w:rPr>
          <w:sz w:val="20"/>
          <w:szCs w:val="20"/>
        </w:rPr>
        <w:t>.</w:t>
      </w:r>
      <w:r w:rsidRPr="000043EA">
        <w:rPr>
          <w:sz w:val="20"/>
          <w:szCs w:val="20"/>
        </w:rPr>
        <w:t xml:space="preserve"> aflevert ten kantore van de Grondexploit</w:t>
      </w:r>
      <w:r w:rsidR="006D4E8E" w:rsidRPr="000043EA">
        <w:rPr>
          <w:sz w:val="20"/>
          <w:szCs w:val="20"/>
        </w:rPr>
        <w:t>atie Maatschappij Meerstad C.V.</w:t>
      </w:r>
    </w:p>
    <w:p w:rsidR="00BD1998" w:rsidRPr="000043EA" w:rsidRDefault="00FC381E" w:rsidP="00BD1998">
      <w:pPr>
        <w:pStyle w:val="Default"/>
        <w:rPr>
          <w:sz w:val="20"/>
          <w:szCs w:val="20"/>
        </w:rPr>
      </w:pPr>
      <w:r w:rsidRPr="000043EA">
        <w:rPr>
          <w:sz w:val="20"/>
          <w:szCs w:val="20"/>
        </w:rPr>
        <w:t xml:space="preserve">Adres: Projectbureau Meerstad, Waterviolier 2, </w:t>
      </w:r>
      <w:r w:rsidR="002C5890" w:rsidRPr="000043EA">
        <w:rPr>
          <w:sz w:val="20"/>
          <w:szCs w:val="20"/>
        </w:rPr>
        <w:t>9613 BH Meerstad</w:t>
      </w:r>
    </w:p>
    <w:p w:rsidR="00BD1998" w:rsidRPr="000043EA" w:rsidRDefault="002C5890" w:rsidP="00BD1998">
      <w:pPr>
        <w:pStyle w:val="Default"/>
        <w:rPr>
          <w:sz w:val="20"/>
          <w:szCs w:val="20"/>
        </w:rPr>
      </w:pPr>
      <w:r w:rsidRPr="000043EA">
        <w:rPr>
          <w:sz w:val="20"/>
          <w:szCs w:val="20"/>
        </w:rPr>
        <w:t>of</w:t>
      </w:r>
      <w:r w:rsidR="00BD1998" w:rsidRPr="000043EA">
        <w:rPr>
          <w:sz w:val="20"/>
          <w:szCs w:val="20"/>
        </w:rPr>
        <w:t xml:space="preserve"> </w:t>
      </w:r>
    </w:p>
    <w:p w:rsidR="00BD1998" w:rsidRPr="000043EA" w:rsidRDefault="00BD1998" w:rsidP="00BD1998">
      <w:pPr>
        <w:pStyle w:val="Default"/>
        <w:rPr>
          <w:sz w:val="20"/>
          <w:szCs w:val="20"/>
        </w:rPr>
      </w:pPr>
      <w:r w:rsidRPr="000043EA">
        <w:rPr>
          <w:sz w:val="20"/>
          <w:szCs w:val="20"/>
        </w:rPr>
        <w:t>3. per aangetekende post toestuurt naar de Grondexploit</w:t>
      </w:r>
      <w:r w:rsidR="006D4E8E" w:rsidRPr="000043EA">
        <w:rPr>
          <w:sz w:val="20"/>
          <w:szCs w:val="20"/>
        </w:rPr>
        <w:t>atie Maatschappij Meerstad C.V.</w:t>
      </w:r>
    </w:p>
    <w:p w:rsidR="00BD1998" w:rsidRPr="000043EA" w:rsidRDefault="00FC381E" w:rsidP="00BD1998">
      <w:pPr>
        <w:pStyle w:val="Default"/>
        <w:rPr>
          <w:sz w:val="20"/>
          <w:szCs w:val="20"/>
        </w:rPr>
      </w:pPr>
      <w:r w:rsidRPr="000043EA">
        <w:rPr>
          <w:sz w:val="20"/>
          <w:szCs w:val="20"/>
        </w:rPr>
        <w:t xml:space="preserve">Adres: Projectbureau Meerstad, Waterviolier 2, </w:t>
      </w:r>
      <w:r w:rsidR="006D4E8E" w:rsidRPr="000043EA">
        <w:rPr>
          <w:sz w:val="20"/>
          <w:szCs w:val="20"/>
        </w:rPr>
        <w:t>9613 BH Meerstad.</w:t>
      </w:r>
    </w:p>
    <w:p w:rsidR="00FC381E" w:rsidRPr="000043EA" w:rsidRDefault="00FC381E" w:rsidP="00BD1998">
      <w:pPr>
        <w:pStyle w:val="Default"/>
        <w:rPr>
          <w:sz w:val="20"/>
          <w:szCs w:val="20"/>
        </w:rPr>
      </w:pPr>
    </w:p>
    <w:p w:rsidR="00BD1998" w:rsidRPr="000043EA" w:rsidRDefault="00BD1998" w:rsidP="00BD1998">
      <w:pPr>
        <w:pStyle w:val="Default"/>
        <w:rPr>
          <w:sz w:val="20"/>
          <w:szCs w:val="20"/>
        </w:rPr>
      </w:pPr>
      <w:r w:rsidRPr="000043EA">
        <w:rPr>
          <w:sz w:val="20"/>
          <w:szCs w:val="20"/>
        </w:rPr>
        <w:t xml:space="preserve">Het is niet toegestaan op andere wijze dan hierboven beschreven, informatie bij de aanbestedende </w:t>
      </w:r>
    </w:p>
    <w:p w:rsidR="004A5B39" w:rsidRPr="000043EA" w:rsidRDefault="00BD1998" w:rsidP="00BD1998">
      <w:pPr>
        <w:jc w:val="both"/>
        <w:rPr>
          <w:sz w:val="20"/>
          <w:szCs w:val="20"/>
        </w:rPr>
      </w:pPr>
      <w:r w:rsidRPr="000043EA">
        <w:rPr>
          <w:sz w:val="20"/>
          <w:szCs w:val="20"/>
        </w:rPr>
        <w:t>dienst te verkrijgen over deze aanbesteding.</w:t>
      </w:r>
    </w:p>
    <w:p w:rsidR="00BD1998" w:rsidRPr="000043EA" w:rsidRDefault="00BD1998" w:rsidP="00BD1998">
      <w:pPr>
        <w:jc w:val="both"/>
        <w:rPr>
          <w:sz w:val="20"/>
          <w:szCs w:val="20"/>
        </w:rPr>
      </w:pPr>
    </w:p>
    <w:p w:rsidR="00E22365" w:rsidRPr="000043EA" w:rsidRDefault="00E22365">
      <w:pPr>
        <w:rPr>
          <w:b/>
          <w:color w:val="0070C0"/>
          <w:sz w:val="20"/>
          <w:szCs w:val="20"/>
        </w:rPr>
      </w:pPr>
      <w:r w:rsidRPr="000043EA">
        <w:rPr>
          <w:b/>
          <w:color w:val="0070C0"/>
          <w:sz w:val="20"/>
          <w:szCs w:val="20"/>
        </w:rPr>
        <w:br w:type="page"/>
      </w:r>
    </w:p>
    <w:p w:rsidR="004A5B39" w:rsidRPr="000043EA" w:rsidRDefault="00D7437D" w:rsidP="00261030">
      <w:pPr>
        <w:ind w:left="851" w:hanging="851"/>
        <w:jc w:val="both"/>
        <w:rPr>
          <w:b/>
          <w:color w:val="0070C0"/>
          <w:sz w:val="20"/>
          <w:szCs w:val="20"/>
        </w:rPr>
      </w:pPr>
      <w:r w:rsidRPr="000043EA">
        <w:rPr>
          <w:b/>
          <w:color w:val="0070C0"/>
          <w:sz w:val="20"/>
          <w:szCs w:val="20"/>
        </w:rPr>
        <w:lastRenderedPageBreak/>
        <w:t>0.03.C</w:t>
      </w:r>
      <w:r w:rsidR="00261030" w:rsidRPr="000043EA">
        <w:rPr>
          <w:b/>
          <w:color w:val="0070C0"/>
          <w:sz w:val="20"/>
          <w:szCs w:val="20"/>
        </w:rPr>
        <w:tab/>
      </w:r>
      <w:r w:rsidR="004A5B39" w:rsidRPr="000043EA">
        <w:rPr>
          <w:b/>
          <w:color w:val="0070C0"/>
          <w:sz w:val="20"/>
          <w:szCs w:val="20"/>
        </w:rPr>
        <w:t>Inlichtingen en Nota van Inlichtingen</w:t>
      </w:r>
      <w:r w:rsidR="007D755A" w:rsidRPr="000043EA">
        <w:rPr>
          <w:b/>
          <w:color w:val="0070C0"/>
          <w:sz w:val="20"/>
          <w:szCs w:val="20"/>
        </w:rPr>
        <w:t xml:space="preserve"> (2.22</w:t>
      </w:r>
      <w:r w:rsidR="006E119B" w:rsidRPr="000043EA">
        <w:rPr>
          <w:b/>
          <w:color w:val="0070C0"/>
          <w:sz w:val="20"/>
          <w:szCs w:val="20"/>
        </w:rPr>
        <w:t xml:space="preserve"> </w:t>
      </w:r>
      <w:r w:rsidR="007D755A" w:rsidRPr="000043EA">
        <w:rPr>
          <w:b/>
          <w:color w:val="0070C0"/>
          <w:sz w:val="20"/>
          <w:szCs w:val="20"/>
        </w:rPr>
        <w:t>ARW 2016</w:t>
      </w:r>
      <w:r w:rsidR="006E119B" w:rsidRPr="000043EA">
        <w:rPr>
          <w:b/>
          <w:color w:val="0070C0"/>
          <w:sz w:val="20"/>
          <w:szCs w:val="20"/>
        </w:rPr>
        <w:t>)</w:t>
      </w:r>
    </w:p>
    <w:p w:rsidR="004A5B39" w:rsidRPr="000043EA" w:rsidRDefault="004A5B39" w:rsidP="004A5B39">
      <w:pPr>
        <w:jc w:val="both"/>
        <w:rPr>
          <w:sz w:val="20"/>
          <w:szCs w:val="20"/>
        </w:rPr>
      </w:pPr>
    </w:p>
    <w:p w:rsidR="004A5B39" w:rsidRPr="000043EA" w:rsidRDefault="004A5B39" w:rsidP="004A5B39">
      <w:pPr>
        <w:jc w:val="both"/>
        <w:rPr>
          <w:b/>
          <w:sz w:val="20"/>
          <w:szCs w:val="20"/>
        </w:rPr>
      </w:pPr>
      <w:r w:rsidRPr="000043EA">
        <w:rPr>
          <w:sz w:val="20"/>
          <w:szCs w:val="20"/>
        </w:rPr>
        <w:t>Tot uiterlijk</w:t>
      </w:r>
      <w:r w:rsidR="00D52556" w:rsidRPr="000043EA">
        <w:rPr>
          <w:sz w:val="20"/>
          <w:szCs w:val="20"/>
        </w:rPr>
        <w:t xml:space="preserve"> </w:t>
      </w:r>
      <w:r w:rsidR="00AF60CC" w:rsidRPr="000043EA">
        <w:rPr>
          <w:b/>
          <w:sz w:val="20"/>
          <w:szCs w:val="20"/>
        </w:rPr>
        <w:t>24 februari</w:t>
      </w:r>
      <w:r w:rsidR="003B0A76" w:rsidRPr="000043EA">
        <w:rPr>
          <w:b/>
          <w:sz w:val="20"/>
          <w:szCs w:val="20"/>
        </w:rPr>
        <w:t xml:space="preserve"> 2017</w:t>
      </w:r>
      <w:r w:rsidR="00D7437D" w:rsidRPr="000043EA">
        <w:rPr>
          <w:b/>
          <w:sz w:val="20"/>
          <w:szCs w:val="20"/>
        </w:rPr>
        <w:t xml:space="preserve">, </w:t>
      </w:r>
      <w:r w:rsidR="00BD1998" w:rsidRPr="000043EA">
        <w:rPr>
          <w:b/>
          <w:sz w:val="20"/>
          <w:szCs w:val="20"/>
        </w:rPr>
        <w:t>12</w:t>
      </w:r>
      <w:r w:rsidR="002C5890" w:rsidRPr="000043EA">
        <w:rPr>
          <w:b/>
          <w:sz w:val="20"/>
          <w:szCs w:val="20"/>
        </w:rPr>
        <w:t>:</w:t>
      </w:r>
      <w:r w:rsidRPr="000043EA">
        <w:rPr>
          <w:b/>
          <w:sz w:val="20"/>
          <w:szCs w:val="20"/>
        </w:rPr>
        <w:t>00 uur</w:t>
      </w:r>
      <w:r w:rsidRPr="000043EA">
        <w:rPr>
          <w:sz w:val="20"/>
          <w:szCs w:val="20"/>
        </w:rPr>
        <w:t xml:space="preserve"> kunnen vragen/bezwaren over/tegen de aanbestedingspr</w:t>
      </w:r>
      <w:r w:rsidRPr="000043EA">
        <w:rPr>
          <w:sz w:val="20"/>
          <w:szCs w:val="20"/>
        </w:rPr>
        <w:t>o</w:t>
      </w:r>
      <w:r w:rsidRPr="000043EA">
        <w:rPr>
          <w:sz w:val="20"/>
          <w:szCs w:val="20"/>
        </w:rPr>
        <w:t xml:space="preserve">cedure, de (inhoud van de) </w:t>
      </w:r>
      <w:r w:rsidR="00261030" w:rsidRPr="000043EA">
        <w:rPr>
          <w:sz w:val="20"/>
          <w:szCs w:val="20"/>
        </w:rPr>
        <w:t>aankondiging en het bestek met bijlagen, alsmede over (voorwaarden en uitvoering van) de opdracht aan de orde</w:t>
      </w:r>
      <w:r w:rsidR="006D4E8E" w:rsidRPr="000043EA">
        <w:rPr>
          <w:sz w:val="20"/>
          <w:szCs w:val="20"/>
        </w:rPr>
        <w:t xml:space="preserve"> worden gesteld.</w:t>
      </w:r>
    </w:p>
    <w:p w:rsidR="004A5B39" w:rsidRPr="000043EA" w:rsidRDefault="004A5B39" w:rsidP="004A5B39">
      <w:pPr>
        <w:jc w:val="both"/>
        <w:rPr>
          <w:sz w:val="20"/>
          <w:szCs w:val="20"/>
        </w:rPr>
      </w:pPr>
    </w:p>
    <w:p w:rsidR="006D4E8E" w:rsidRPr="000043EA" w:rsidRDefault="004A5B39" w:rsidP="004A5B39">
      <w:pPr>
        <w:jc w:val="both"/>
        <w:rPr>
          <w:sz w:val="20"/>
          <w:szCs w:val="20"/>
        </w:rPr>
      </w:pPr>
      <w:r w:rsidRPr="000043EA">
        <w:rPr>
          <w:sz w:val="20"/>
          <w:szCs w:val="20"/>
        </w:rPr>
        <w:t xml:space="preserve">Vragen/bezwaren kunnen uitsluitend in de Nederlandse taal worden </w:t>
      </w:r>
      <w:r w:rsidR="00BD1998" w:rsidRPr="000043EA">
        <w:rPr>
          <w:sz w:val="20"/>
          <w:szCs w:val="20"/>
        </w:rPr>
        <w:t>gesteld via e-mail</w:t>
      </w:r>
    </w:p>
    <w:p w:rsidR="00BD1998" w:rsidRPr="000043EA" w:rsidRDefault="007E30DD" w:rsidP="004A5B39">
      <w:pPr>
        <w:jc w:val="both"/>
        <w:rPr>
          <w:sz w:val="20"/>
          <w:szCs w:val="20"/>
        </w:rPr>
      </w:pPr>
      <w:hyperlink r:id="rId11" w:history="1">
        <w:r w:rsidR="00BD1998" w:rsidRPr="000043EA">
          <w:rPr>
            <w:rStyle w:val="Hyperlink"/>
            <w:sz w:val="20"/>
            <w:szCs w:val="20"/>
          </w:rPr>
          <w:t>aanbestedingen@meerstad.eu</w:t>
        </w:r>
      </w:hyperlink>
      <w:r w:rsidR="002C5890" w:rsidRPr="000043EA">
        <w:rPr>
          <w:rStyle w:val="Hyperlink"/>
          <w:sz w:val="20"/>
          <w:szCs w:val="20"/>
          <w:u w:val="none"/>
        </w:rPr>
        <w:t xml:space="preserve"> </w:t>
      </w:r>
      <w:r w:rsidR="00BD1998" w:rsidRPr="000043EA">
        <w:rPr>
          <w:sz w:val="20"/>
          <w:szCs w:val="20"/>
        </w:rPr>
        <w:t>.</w:t>
      </w:r>
    </w:p>
    <w:p w:rsidR="004A5B39" w:rsidRPr="000043EA" w:rsidRDefault="004A5B39" w:rsidP="004A5B39">
      <w:pPr>
        <w:jc w:val="both"/>
        <w:rPr>
          <w:sz w:val="20"/>
          <w:szCs w:val="20"/>
        </w:rPr>
      </w:pPr>
    </w:p>
    <w:p w:rsidR="00AF60CC" w:rsidRPr="000043EA" w:rsidRDefault="004A5B39" w:rsidP="004A5B39">
      <w:pPr>
        <w:jc w:val="both"/>
        <w:rPr>
          <w:sz w:val="20"/>
          <w:szCs w:val="20"/>
        </w:rPr>
      </w:pPr>
      <w:r w:rsidRPr="000043EA">
        <w:rPr>
          <w:sz w:val="20"/>
          <w:szCs w:val="20"/>
        </w:rPr>
        <w:t>Van de antwoorden op de (aan de orde) gestelde vragen/bezwaren wordt een geanonimiseerde A</w:t>
      </w:r>
      <w:r w:rsidRPr="000043EA">
        <w:rPr>
          <w:sz w:val="20"/>
          <w:szCs w:val="20"/>
        </w:rPr>
        <w:t>l</w:t>
      </w:r>
      <w:r w:rsidRPr="000043EA">
        <w:rPr>
          <w:sz w:val="20"/>
          <w:szCs w:val="20"/>
        </w:rPr>
        <w:t>gemene Nota van Inlichtingen opgemaakt. De Algemene Nota van Inlichtingen wordt, uiterlijk op</w:t>
      </w:r>
      <w:r w:rsidR="00D52556" w:rsidRPr="000043EA">
        <w:rPr>
          <w:sz w:val="20"/>
          <w:szCs w:val="20"/>
        </w:rPr>
        <w:t xml:space="preserve"> </w:t>
      </w:r>
    </w:p>
    <w:p w:rsidR="004A5B39" w:rsidRPr="000043EA" w:rsidRDefault="00AF60CC" w:rsidP="004A5B39">
      <w:pPr>
        <w:jc w:val="both"/>
        <w:rPr>
          <w:sz w:val="20"/>
          <w:szCs w:val="20"/>
        </w:rPr>
      </w:pPr>
      <w:r w:rsidRPr="000043EA">
        <w:rPr>
          <w:b/>
          <w:sz w:val="20"/>
          <w:szCs w:val="20"/>
        </w:rPr>
        <w:t>3 maart</w:t>
      </w:r>
      <w:r w:rsidR="003B0A76" w:rsidRPr="000043EA">
        <w:rPr>
          <w:b/>
          <w:sz w:val="20"/>
          <w:szCs w:val="20"/>
        </w:rPr>
        <w:t xml:space="preserve"> 2017</w:t>
      </w:r>
      <w:r w:rsidR="004A5B39" w:rsidRPr="000043EA">
        <w:rPr>
          <w:sz w:val="20"/>
          <w:szCs w:val="20"/>
        </w:rPr>
        <w:t xml:space="preserve">, gepubliceerd op </w:t>
      </w:r>
      <w:r w:rsidR="008B3498" w:rsidRPr="000043EA">
        <w:rPr>
          <w:sz w:val="20"/>
          <w:szCs w:val="20"/>
        </w:rPr>
        <w:t>TenderNed</w:t>
      </w:r>
      <w:r w:rsidR="004A5B39" w:rsidRPr="000043EA">
        <w:rPr>
          <w:sz w:val="20"/>
          <w:szCs w:val="20"/>
        </w:rPr>
        <w:t>. Inschrijvers worden geacht met de inhoud van de Alg</w:t>
      </w:r>
      <w:r w:rsidR="004A5B39" w:rsidRPr="000043EA">
        <w:rPr>
          <w:sz w:val="20"/>
          <w:szCs w:val="20"/>
        </w:rPr>
        <w:t>e</w:t>
      </w:r>
      <w:r w:rsidR="004A5B39" w:rsidRPr="000043EA">
        <w:rPr>
          <w:sz w:val="20"/>
          <w:szCs w:val="20"/>
        </w:rPr>
        <w:t>mene Nota van Inlichtingen bekend te zijn.</w:t>
      </w:r>
    </w:p>
    <w:p w:rsidR="004A5B39" w:rsidRPr="000043EA" w:rsidRDefault="004A5B39" w:rsidP="004A5B39">
      <w:pPr>
        <w:jc w:val="both"/>
        <w:rPr>
          <w:sz w:val="20"/>
          <w:szCs w:val="20"/>
        </w:rPr>
      </w:pPr>
    </w:p>
    <w:p w:rsidR="004A5B39" w:rsidRPr="000043EA" w:rsidRDefault="00261030" w:rsidP="004A5B39">
      <w:pPr>
        <w:jc w:val="both"/>
        <w:rPr>
          <w:sz w:val="20"/>
          <w:szCs w:val="20"/>
        </w:rPr>
      </w:pPr>
      <w:r w:rsidRPr="000043EA">
        <w:rPr>
          <w:sz w:val="20"/>
          <w:szCs w:val="20"/>
        </w:rPr>
        <w:t>De aankondiging en het Bestek met bijlagen</w:t>
      </w:r>
      <w:r w:rsidR="004A5B39" w:rsidRPr="000043EA">
        <w:rPr>
          <w:sz w:val="20"/>
          <w:szCs w:val="20"/>
        </w:rPr>
        <w:t xml:space="preserve"> zijn met zorg samengesteld. Mocht een inschrijver hierin desondanks onduidelijkheden en/of onvolkomenheden en/of tegenstrijdigheden aantreffen, dan wel redelijkerwijs kunnen aantreffen, dan wel anders</w:t>
      </w:r>
      <w:r w:rsidR="00070B20" w:rsidRPr="000043EA">
        <w:rPr>
          <w:sz w:val="20"/>
          <w:szCs w:val="20"/>
        </w:rPr>
        <w:t>zins vragen hebben over of bezwaren hebben tegen</w:t>
      </w:r>
      <w:r w:rsidRPr="000043EA">
        <w:rPr>
          <w:sz w:val="20"/>
          <w:szCs w:val="20"/>
        </w:rPr>
        <w:t xml:space="preserve"> de procedure en/of de opdracht</w:t>
      </w:r>
      <w:r w:rsidR="004A5B39" w:rsidRPr="000043EA">
        <w:rPr>
          <w:sz w:val="20"/>
          <w:szCs w:val="20"/>
        </w:rPr>
        <w:t>, dan dient de inschrijver de aanbestedende dienst daarvan schriftelijk op de hoogte te stellen, ter gelegenheid van d</w:t>
      </w:r>
      <w:r w:rsidRPr="000043EA">
        <w:rPr>
          <w:sz w:val="20"/>
          <w:szCs w:val="20"/>
        </w:rPr>
        <w:t>e inlichtingenronde, zoals hiervoor</w:t>
      </w:r>
      <w:r w:rsidR="004A5B39" w:rsidRPr="000043EA">
        <w:rPr>
          <w:sz w:val="20"/>
          <w:szCs w:val="20"/>
        </w:rPr>
        <w:t xml:space="preserve"> bedoeld.</w:t>
      </w:r>
    </w:p>
    <w:p w:rsidR="004A5B39" w:rsidRPr="000043EA" w:rsidRDefault="004A5B39" w:rsidP="004A5B39">
      <w:pPr>
        <w:jc w:val="both"/>
        <w:rPr>
          <w:sz w:val="20"/>
          <w:szCs w:val="20"/>
        </w:rPr>
      </w:pPr>
    </w:p>
    <w:p w:rsidR="004A5B39" w:rsidRPr="000043EA" w:rsidRDefault="004A5B39" w:rsidP="004A5B39">
      <w:pPr>
        <w:jc w:val="both"/>
        <w:rPr>
          <w:sz w:val="20"/>
          <w:szCs w:val="20"/>
        </w:rPr>
      </w:pPr>
      <w:r w:rsidRPr="000043EA">
        <w:rPr>
          <w:sz w:val="20"/>
          <w:szCs w:val="20"/>
        </w:rPr>
        <w:t>Maakt de inschrijver van de geboden mogelijkheden geen gebruik, dan komt dit voor risico van i</w:t>
      </w:r>
      <w:r w:rsidRPr="000043EA">
        <w:rPr>
          <w:sz w:val="20"/>
          <w:szCs w:val="20"/>
        </w:rPr>
        <w:t>n</w:t>
      </w:r>
      <w:r w:rsidRPr="000043EA">
        <w:rPr>
          <w:sz w:val="20"/>
          <w:szCs w:val="20"/>
        </w:rPr>
        <w:t xml:space="preserve">schrijver en mogen zowel de aanbestedende dienst als de overige inschrijvers er gerechtvaardigd van uitgaan dat de inschrijver </w:t>
      </w:r>
      <w:r w:rsidR="00070B20" w:rsidRPr="000043EA">
        <w:rPr>
          <w:sz w:val="20"/>
          <w:szCs w:val="20"/>
        </w:rPr>
        <w:t>over/</w:t>
      </w:r>
      <w:r w:rsidRPr="000043EA">
        <w:rPr>
          <w:sz w:val="20"/>
          <w:szCs w:val="20"/>
        </w:rPr>
        <w:t xml:space="preserve">tegen de procedure </w:t>
      </w:r>
      <w:r w:rsidR="00070B20" w:rsidRPr="000043EA">
        <w:rPr>
          <w:sz w:val="20"/>
          <w:szCs w:val="20"/>
        </w:rPr>
        <w:t>en/of de opdracht</w:t>
      </w:r>
      <w:r w:rsidRPr="000043EA">
        <w:rPr>
          <w:sz w:val="20"/>
          <w:szCs w:val="20"/>
        </w:rPr>
        <w:t xml:space="preserve"> geen</w:t>
      </w:r>
      <w:r w:rsidR="00070B20" w:rsidRPr="000043EA">
        <w:rPr>
          <w:sz w:val="20"/>
          <w:szCs w:val="20"/>
        </w:rPr>
        <w:t xml:space="preserve"> vragen en/of bezwa</w:t>
      </w:r>
      <w:r w:rsidRPr="000043EA">
        <w:rPr>
          <w:sz w:val="20"/>
          <w:szCs w:val="20"/>
        </w:rPr>
        <w:t>r</w:t>
      </w:r>
      <w:r w:rsidR="00070B20" w:rsidRPr="000043EA">
        <w:rPr>
          <w:sz w:val="20"/>
          <w:szCs w:val="20"/>
        </w:rPr>
        <w:t>en</w:t>
      </w:r>
      <w:r w:rsidRPr="000043EA">
        <w:rPr>
          <w:sz w:val="20"/>
          <w:szCs w:val="20"/>
        </w:rPr>
        <w:t xml:space="preserve"> heeft. Het eerst na inschrijving aan de orde stellen van bezwaren en/of onduidelijkheden leidt (op grond van rechtswerking) tot niet ontvankelijkheid voor wat betreft die bezwaren en/of onduidelijkh</w:t>
      </w:r>
      <w:r w:rsidRPr="000043EA">
        <w:rPr>
          <w:sz w:val="20"/>
          <w:szCs w:val="20"/>
        </w:rPr>
        <w:t>e</w:t>
      </w:r>
      <w:r w:rsidRPr="000043EA">
        <w:rPr>
          <w:sz w:val="20"/>
          <w:szCs w:val="20"/>
        </w:rPr>
        <w:t>den.</w:t>
      </w:r>
    </w:p>
    <w:p w:rsidR="004A5B39" w:rsidRPr="000043EA" w:rsidRDefault="004A5B39" w:rsidP="004A5B39">
      <w:pPr>
        <w:jc w:val="both"/>
        <w:rPr>
          <w:sz w:val="20"/>
          <w:szCs w:val="20"/>
        </w:rPr>
      </w:pPr>
    </w:p>
    <w:p w:rsidR="004A5B39" w:rsidRPr="000043EA" w:rsidRDefault="008C0FEA" w:rsidP="00070B20">
      <w:pPr>
        <w:ind w:left="851" w:hanging="851"/>
        <w:jc w:val="both"/>
        <w:rPr>
          <w:b/>
          <w:color w:val="0070C0"/>
          <w:sz w:val="20"/>
          <w:szCs w:val="20"/>
        </w:rPr>
      </w:pPr>
      <w:r w:rsidRPr="000043EA">
        <w:rPr>
          <w:b/>
          <w:color w:val="0070C0"/>
          <w:sz w:val="20"/>
          <w:szCs w:val="20"/>
        </w:rPr>
        <w:t>0.03.D</w:t>
      </w:r>
      <w:r w:rsidR="004A5B39" w:rsidRPr="000043EA">
        <w:rPr>
          <w:b/>
          <w:color w:val="0070C0"/>
          <w:sz w:val="20"/>
          <w:szCs w:val="20"/>
        </w:rPr>
        <w:tab/>
        <w:t>Individuele inlichtingen met gerechtvaardigd economisch belang</w:t>
      </w:r>
      <w:r w:rsidR="007D755A" w:rsidRPr="000043EA">
        <w:rPr>
          <w:b/>
          <w:color w:val="0070C0"/>
          <w:sz w:val="20"/>
          <w:szCs w:val="20"/>
        </w:rPr>
        <w:t xml:space="preserve"> (2.23</w:t>
      </w:r>
      <w:r w:rsidR="006E119B" w:rsidRPr="000043EA">
        <w:rPr>
          <w:b/>
          <w:color w:val="0070C0"/>
          <w:sz w:val="20"/>
          <w:szCs w:val="20"/>
        </w:rPr>
        <w:t xml:space="preserve"> </w:t>
      </w:r>
      <w:r w:rsidR="007D755A" w:rsidRPr="000043EA">
        <w:rPr>
          <w:b/>
          <w:color w:val="0070C0"/>
          <w:sz w:val="20"/>
          <w:szCs w:val="20"/>
        </w:rPr>
        <w:t>ARW 2016</w:t>
      </w:r>
      <w:r w:rsidR="006E119B" w:rsidRPr="000043EA">
        <w:rPr>
          <w:b/>
          <w:color w:val="0070C0"/>
          <w:sz w:val="20"/>
          <w:szCs w:val="20"/>
        </w:rPr>
        <w:t>)</w:t>
      </w:r>
    </w:p>
    <w:p w:rsidR="004A5B39" w:rsidRPr="000043EA" w:rsidRDefault="004A5B39" w:rsidP="004A5B39">
      <w:pPr>
        <w:jc w:val="both"/>
        <w:rPr>
          <w:sz w:val="20"/>
          <w:szCs w:val="20"/>
        </w:rPr>
      </w:pPr>
    </w:p>
    <w:p w:rsidR="004A5B39" w:rsidRPr="000043EA" w:rsidRDefault="004A5B39" w:rsidP="004A5B39">
      <w:pPr>
        <w:jc w:val="both"/>
        <w:rPr>
          <w:sz w:val="20"/>
          <w:szCs w:val="20"/>
        </w:rPr>
      </w:pPr>
      <w:r w:rsidRPr="000043EA">
        <w:rPr>
          <w:sz w:val="20"/>
          <w:szCs w:val="20"/>
        </w:rPr>
        <w:t xml:space="preserve">Ingeval inschrijver in het kader van paragraaf </w:t>
      </w:r>
      <w:r w:rsidR="008750DA" w:rsidRPr="000043EA">
        <w:rPr>
          <w:sz w:val="20"/>
          <w:szCs w:val="20"/>
        </w:rPr>
        <w:t>0.03.C</w:t>
      </w:r>
      <w:r w:rsidRPr="000043EA">
        <w:rPr>
          <w:sz w:val="20"/>
          <w:szCs w:val="20"/>
        </w:rPr>
        <w:t xml:space="preserve"> een vraag heeft waarvan hij om redenen van een gerechtvaardigd economisch belang niet wil dat die vraag beantwoord wordt in de Algemene Nota van Inlichtingen als bedoeld in paragraaf </w:t>
      </w:r>
      <w:r w:rsidR="008750DA" w:rsidRPr="000043EA">
        <w:rPr>
          <w:sz w:val="20"/>
          <w:szCs w:val="20"/>
        </w:rPr>
        <w:t>0.03.C</w:t>
      </w:r>
      <w:r w:rsidRPr="000043EA">
        <w:rPr>
          <w:sz w:val="20"/>
          <w:szCs w:val="20"/>
        </w:rPr>
        <w:t>, handelt hij als volgt.</w:t>
      </w:r>
    </w:p>
    <w:p w:rsidR="004A5B39" w:rsidRPr="000043EA" w:rsidRDefault="004A5B39" w:rsidP="004A5B39">
      <w:pPr>
        <w:jc w:val="both"/>
        <w:rPr>
          <w:sz w:val="20"/>
          <w:szCs w:val="20"/>
        </w:rPr>
      </w:pPr>
    </w:p>
    <w:p w:rsidR="004A5B39" w:rsidRPr="000043EA" w:rsidRDefault="004A5B39" w:rsidP="004A5B39">
      <w:pPr>
        <w:jc w:val="both"/>
        <w:rPr>
          <w:sz w:val="20"/>
          <w:szCs w:val="20"/>
        </w:rPr>
      </w:pPr>
      <w:r w:rsidRPr="000043EA">
        <w:rPr>
          <w:sz w:val="20"/>
          <w:szCs w:val="20"/>
        </w:rPr>
        <w:t xml:space="preserve">Inschrijver dient dan bij indiening van die vraag (op het uiterste termijn als bedoeld in paragraaf </w:t>
      </w:r>
      <w:r w:rsidR="008750DA" w:rsidRPr="000043EA">
        <w:rPr>
          <w:sz w:val="20"/>
          <w:szCs w:val="20"/>
        </w:rPr>
        <w:t>0.03.C</w:t>
      </w:r>
      <w:r w:rsidR="006B112B" w:rsidRPr="000043EA">
        <w:rPr>
          <w:sz w:val="20"/>
          <w:szCs w:val="20"/>
        </w:rPr>
        <w:t xml:space="preserve">) </w:t>
      </w:r>
      <w:r w:rsidRPr="000043EA">
        <w:rPr>
          <w:sz w:val="20"/>
          <w:szCs w:val="20"/>
        </w:rPr>
        <w:t xml:space="preserve">duidelijk kenbaar te maken dat het een </w:t>
      </w:r>
      <w:r w:rsidRPr="000043EA">
        <w:rPr>
          <w:i/>
          <w:sz w:val="20"/>
          <w:szCs w:val="20"/>
        </w:rPr>
        <w:t>"individuele vraag met gerechtvaardigd economisch belang"</w:t>
      </w:r>
      <w:r w:rsidR="006B112B" w:rsidRPr="000043EA">
        <w:rPr>
          <w:sz w:val="20"/>
          <w:szCs w:val="20"/>
        </w:rPr>
        <w:t xml:space="preserve"> betreft.</w:t>
      </w:r>
    </w:p>
    <w:p w:rsidR="004A5B39" w:rsidRPr="000043EA" w:rsidRDefault="004A5B39" w:rsidP="004A5B39">
      <w:pPr>
        <w:jc w:val="both"/>
        <w:rPr>
          <w:sz w:val="20"/>
          <w:szCs w:val="20"/>
        </w:rPr>
      </w:pPr>
      <w:r w:rsidRPr="000043EA">
        <w:rPr>
          <w:sz w:val="20"/>
          <w:szCs w:val="20"/>
        </w:rPr>
        <w:t>Daarmee doet inschrijver automatisch op de voet van artikel 2.</w:t>
      </w:r>
      <w:r w:rsidR="00AD6B8C" w:rsidRPr="000043EA">
        <w:rPr>
          <w:sz w:val="20"/>
          <w:szCs w:val="20"/>
        </w:rPr>
        <w:t>23</w:t>
      </w:r>
      <w:r w:rsidR="006E119B" w:rsidRPr="000043EA">
        <w:rPr>
          <w:sz w:val="20"/>
          <w:szCs w:val="20"/>
        </w:rPr>
        <w:t xml:space="preserve">.1 </w:t>
      </w:r>
      <w:r w:rsidR="007D755A" w:rsidRPr="000043EA">
        <w:rPr>
          <w:sz w:val="20"/>
          <w:szCs w:val="20"/>
        </w:rPr>
        <w:t>ARW 2016</w:t>
      </w:r>
      <w:r w:rsidRPr="000043EA">
        <w:rPr>
          <w:sz w:val="20"/>
          <w:szCs w:val="20"/>
        </w:rPr>
        <w:t xml:space="preserve"> aan aanbes</w:t>
      </w:r>
      <w:r w:rsidR="00070B20" w:rsidRPr="000043EA">
        <w:rPr>
          <w:sz w:val="20"/>
          <w:szCs w:val="20"/>
        </w:rPr>
        <w:t>tedende dienst het verzoek om zijn</w:t>
      </w:r>
      <w:r w:rsidRPr="000043EA">
        <w:rPr>
          <w:sz w:val="20"/>
          <w:szCs w:val="20"/>
        </w:rPr>
        <w:t xml:space="preserve"> vraag niet te beantwoorden in de Algemene Nota van Inlichtingen als b</w:t>
      </w:r>
      <w:r w:rsidRPr="000043EA">
        <w:rPr>
          <w:sz w:val="20"/>
          <w:szCs w:val="20"/>
        </w:rPr>
        <w:t>e</w:t>
      </w:r>
      <w:r w:rsidRPr="000043EA">
        <w:rPr>
          <w:sz w:val="20"/>
          <w:szCs w:val="20"/>
        </w:rPr>
        <w:t xml:space="preserve">doeld in paragraaf </w:t>
      </w:r>
      <w:r w:rsidR="008750DA" w:rsidRPr="000043EA">
        <w:rPr>
          <w:sz w:val="20"/>
          <w:szCs w:val="20"/>
        </w:rPr>
        <w:t>0.03.C</w:t>
      </w:r>
      <w:r w:rsidRPr="000043EA">
        <w:rPr>
          <w:sz w:val="20"/>
          <w:szCs w:val="20"/>
        </w:rPr>
        <w:t xml:space="preserve"> Inschrijver dient daarbij een motivering te voegen waarom hij van oordeel is dat beantwoording van die vraag in de Algemene Nota van Inlichtingen als bedoeld in paragraaf </w:t>
      </w:r>
      <w:r w:rsidR="008750DA" w:rsidRPr="000043EA">
        <w:rPr>
          <w:sz w:val="20"/>
          <w:szCs w:val="20"/>
        </w:rPr>
        <w:t>0.03.C</w:t>
      </w:r>
      <w:r w:rsidRPr="000043EA">
        <w:rPr>
          <w:sz w:val="20"/>
          <w:szCs w:val="20"/>
        </w:rPr>
        <w:t>, schade zal toebrengen aan zijn gerechtvaardigde economische belangen.</w:t>
      </w:r>
    </w:p>
    <w:p w:rsidR="004A5B39" w:rsidRPr="000043EA" w:rsidRDefault="004A5B39" w:rsidP="004A5B39">
      <w:pPr>
        <w:jc w:val="both"/>
        <w:rPr>
          <w:sz w:val="20"/>
          <w:szCs w:val="20"/>
        </w:rPr>
      </w:pPr>
    </w:p>
    <w:p w:rsidR="004A5B39" w:rsidRPr="000043EA" w:rsidRDefault="004A5B39" w:rsidP="004A5B39">
      <w:pPr>
        <w:jc w:val="both"/>
        <w:rPr>
          <w:sz w:val="20"/>
          <w:szCs w:val="20"/>
        </w:rPr>
      </w:pPr>
      <w:r w:rsidRPr="000043EA">
        <w:rPr>
          <w:sz w:val="20"/>
          <w:szCs w:val="20"/>
        </w:rPr>
        <w:t xml:space="preserve">Aanbestedende dienst zal vervolgens naar eigen inzicht en op basis van de door inschrijver verstrekte motivering beoordelen of het verzoek van </w:t>
      </w:r>
      <w:r w:rsidR="006D4E8E" w:rsidRPr="000043EA">
        <w:rPr>
          <w:sz w:val="20"/>
          <w:szCs w:val="20"/>
        </w:rPr>
        <w:t>inschrijver gerechtvaardigd is.</w:t>
      </w:r>
    </w:p>
    <w:p w:rsidR="004A5B39" w:rsidRPr="000043EA" w:rsidRDefault="004A5B39" w:rsidP="004A5B39">
      <w:pPr>
        <w:jc w:val="both"/>
        <w:rPr>
          <w:sz w:val="20"/>
          <w:szCs w:val="20"/>
        </w:rPr>
      </w:pPr>
    </w:p>
    <w:p w:rsidR="004A5B39" w:rsidRPr="000043EA" w:rsidRDefault="004A5B39" w:rsidP="004A5B39">
      <w:pPr>
        <w:jc w:val="both"/>
        <w:rPr>
          <w:sz w:val="20"/>
          <w:szCs w:val="20"/>
        </w:rPr>
      </w:pPr>
      <w:r w:rsidRPr="000043EA">
        <w:rPr>
          <w:sz w:val="20"/>
          <w:szCs w:val="20"/>
        </w:rPr>
        <w:t>Indien aanbestedende dienst het verzoek van inschrijver honoreert, beantwoordt aanbestedende dienst de betreffende vraag in een Individuele Nota van Inlichtingen</w:t>
      </w:r>
      <w:r w:rsidR="006B112B" w:rsidRPr="000043EA">
        <w:rPr>
          <w:sz w:val="20"/>
          <w:szCs w:val="20"/>
        </w:rPr>
        <w:t xml:space="preserve"> </w:t>
      </w:r>
      <w:r w:rsidRPr="000043EA">
        <w:rPr>
          <w:sz w:val="20"/>
          <w:szCs w:val="20"/>
        </w:rPr>
        <w:t>uitsluitend richting de desbetre</w:t>
      </w:r>
      <w:r w:rsidRPr="000043EA">
        <w:rPr>
          <w:sz w:val="20"/>
          <w:szCs w:val="20"/>
        </w:rPr>
        <w:t>f</w:t>
      </w:r>
      <w:r w:rsidRPr="000043EA">
        <w:rPr>
          <w:sz w:val="20"/>
          <w:szCs w:val="20"/>
        </w:rPr>
        <w:t>fende inschrijver.</w:t>
      </w:r>
    </w:p>
    <w:p w:rsidR="004A5B39" w:rsidRPr="000043EA" w:rsidRDefault="004A5B39" w:rsidP="004A5B39">
      <w:pPr>
        <w:jc w:val="both"/>
        <w:rPr>
          <w:sz w:val="20"/>
          <w:szCs w:val="20"/>
        </w:rPr>
      </w:pPr>
    </w:p>
    <w:p w:rsidR="002A0669" w:rsidRPr="000043EA" w:rsidRDefault="004A5B39" w:rsidP="00070B20">
      <w:pPr>
        <w:jc w:val="both"/>
        <w:rPr>
          <w:sz w:val="20"/>
          <w:szCs w:val="20"/>
        </w:rPr>
      </w:pPr>
      <w:r w:rsidRPr="000043EA">
        <w:rPr>
          <w:sz w:val="20"/>
          <w:szCs w:val="20"/>
        </w:rPr>
        <w:t>Indien aanbestedende dienst evenwel van oordeel is dat beantwoording van die vraag in redelijkheid geen schade toebrengt aan de gerechtvaardigde economische belangen en beantwoording van die vraag thuis hoort in de Algemene Nota van Inlichtingen, zal aanbestedende dienst de desbetreffende inschrijver daarvan op de hoogte stellen. De inschrijver heeft dan de keus de vraag terug te trekken of aanbestedende dienst toe te staan de vraag te beantwoorden in de Algemene Nota van Inlichtingen. Reageert inschrijver daarop niet tijdig dan impliceert dat dat inschrijver aanbestedende dienst toe staat de vraag te beantwoorden in de Algemene Nota van Inlichtingen. Aanbestedende dienst is ter zake op generlei wijze aansprakelijk jegens Inschrijver.</w:t>
      </w:r>
    </w:p>
    <w:p w:rsidR="00070B20" w:rsidRPr="000043EA" w:rsidRDefault="00070B20" w:rsidP="00070B20">
      <w:pPr>
        <w:jc w:val="both"/>
        <w:rPr>
          <w:sz w:val="20"/>
          <w:szCs w:val="20"/>
        </w:rPr>
      </w:pPr>
    </w:p>
    <w:p w:rsidR="002A0669" w:rsidRPr="000043EA" w:rsidRDefault="002A0669" w:rsidP="002A0669">
      <w:pPr>
        <w:ind w:left="567" w:hanging="567"/>
        <w:rPr>
          <w:sz w:val="20"/>
          <w:szCs w:val="20"/>
        </w:rPr>
      </w:pPr>
    </w:p>
    <w:p w:rsidR="0052323D" w:rsidRPr="000043EA" w:rsidRDefault="0052323D" w:rsidP="002A0669">
      <w:pPr>
        <w:ind w:left="567" w:hanging="567"/>
        <w:rPr>
          <w:sz w:val="20"/>
          <w:szCs w:val="20"/>
        </w:rPr>
      </w:pPr>
    </w:p>
    <w:p w:rsidR="002A0669" w:rsidRPr="000043EA" w:rsidRDefault="002A0669" w:rsidP="002A0669">
      <w:pPr>
        <w:ind w:left="567" w:hanging="567"/>
        <w:rPr>
          <w:sz w:val="20"/>
          <w:szCs w:val="20"/>
          <w:u w:val="single"/>
        </w:rPr>
      </w:pPr>
      <w:r w:rsidRPr="000043EA">
        <w:rPr>
          <w:b/>
          <w:sz w:val="20"/>
          <w:szCs w:val="20"/>
          <w:u w:val="single"/>
        </w:rPr>
        <w:lastRenderedPageBreak/>
        <w:t>0.04</w:t>
      </w:r>
      <w:r w:rsidRPr="000043EA">
        <w:rPr>
          <w:b/>
          <w:sz w:val="20"/>
          <w:szCs w:val="20"/>
          <w:u w:val="single"/>
        </w:rPr>
        <w:tab/>
        <w:t>INSCHRIJVING</w:t>
      </w:r>
    </w:p>
    <w:p w:rsidR="004A5B39" w:rsidRPr="000043EA" w:rsidRDefault="004A5B39" w:rsidP="004A5B39">
      <w:pPr>
        <w:jc w:val="both"/>
        <w:rPr>
          <w:sz w:val="20"/>
          <w:szCs w:val="20"/>
        </w:rPr>
      </w:pPr>
    </w:p>
    <w:p w:rsidR="004A5B39" w:rsidRPr="000043EA" w:rsidRDefault="00070B20" w:rsidP="00070B20">
      <w:pPr>
        <w:ind w:left="851" w:hanging="851"/>
        <w:jc w:val="both"/>
        <w:rPr>
          <w:b/>
          <w:color w:val="0070C0"/>
          <w:sz w:val="20"/>
          <w:szCs w:val="20"/>
        </w:rPr>
      </w:pPr>
      <w:r w:rsidRPr="000043EA">
        <w:rPr>
          <w:b/>
          <w:color w:val="0070C0"/>
          <w:sz w:val="20"/>
          <w:szCs w:val="20"/>
        </w:rPr>
        <w:t>0.04.A</w:t>
      </w:r>
      <w:r w:rsidR="004A5B39" w:rsidRPr="000043EA">
        <w:rPr>
          <w:b/>
          <w:color w:val="0070C0"/>
          <w:sz w:val="20"/>
          <w:szCs w:val="20"/>
        </w:rPr>
        <w:t xml:space="preserve"> </w:t>
      </w:r>
      <w:r w:rsidR="004A5B39" w:rsidRPr="000043EA">
        <w:rPr>
          <w:b/>
          <w:color w:val="0070C0"/>
          <w:sz w:val="20"/>
          <w:szCs w:val="20"/>
        </w:rPr>
        <w:tab/>
        <w:t>Inschrijving</w:t>
      </w:r>
    </w:p>
    <w:p w:rsidR="004A5B39" w:rsidRPr="000043EA" w:rsidRDefault="004A5B39" w:rsidP="004A5B39">
      <w:pPr>
        <w:jc w:val="both"/>
        <w:rPr>
          <w:sz w:val="20"/>
          <w:szCs w:val="20"/>
        </w:rPr>
      </w:pPr>
    </w:p>
    <w:p w:rsidR="004A5B39" w:rsidRPr="000043EA" w:rsidRDefault="004A5B39" w:rsidP="004A5B39">
      <w:pPr>
        <w:jc w:val="both"/>
        <w:rPr>
          <w:b/>
          <w:sz w:val="20"/>
          <w:szCs w:val="20"/>
        </w:rPr>
      </w:pPr>
      <w:r w:rsidRPr="000043EA">
        <w:rPr>
          <w:sz w:val="20"/>
          <w:szCs w:val="20"/>
        </w:rPr>
        <w:t>De uiterste termijn voor het indienen van een inschrijving is op</w:t>
      </w:r>
      <w:r w:rsidR="0030491A" w:rsidRPr="000043EA">
        <w:rPr>
          <w:sz w:val="20"/>
          <w:szCs w:val="20"/>
        </w:rPr>
        <w:t xml:space="preserve"> </w:t>
      </w:r>
      <w:r w:rsidR="007E30DD" w:rsidRPr="007E30DD">
        <w:rPr>
          <w:b/>
          <w:sz w:val="20"/>
          <w:szCs w:val="20"/>
          <w:highlight w:val="yellow"/>
        </w:rPr>
        <w:t>24</w:t>
      </w:r>
      <w:r w:rsidR="00AF60CC" w:rsidRPr="007E30DD">
        <w:rPr>
          <w:b/>
          <w:sz w:val="20"/>
          <w:szCs w:val="20"/>
          <w:highlight w:val="yellow"/>
        </w:rPr>
        <w:t xml:space="preserve"> maart </w:t>
      </w:r>
      <w:r w:rsidR="003B0A76" w:rsidRPr="007E30DD">
        <w:rPr>
          <w:b/>
          <w:sz w:val="20"/>
          <w:szCs w:val="20"/>
          <w:highlight w:val="yellow"/>
        </w:rPr>
        <w:t>2017</w:t>
      </w:r>
      <w:r w:rsidR="00BD1998" w:rsidRPr="007E30DD">
        <w:rPr>
          <w:b/>
          <w:sz w:val="20"/>
          <w:szCs w:val="20"/>
          <w:highlight w:val="yellow"/>
        </w:rPr>
        <w:t>, 10</w:t>
      </w:r>
      <w:r w:rsidR="00E9464D" w:rsidRPr="007E30DD">
        <w:rPr>
          <w:b/>
          <w:sz w:val="20"/>
          <w:szCs w:val="20"/>
          <w:highlight w:val="yellow"/>
        </w:rPr>
        <w:t>:</w:t>
      </w:r>
      <w:r w:rsidR="00BD1998" w:rsidRPr="007E30DD">
        <w:rPr>
          <w:b/>
          <w:sz w:val="20"/>
          <w:szCs w:val="20"/>
          <w:highlight w:val="yellow"/>
        </w:rPr>
        <w:t>00 uur.</w:t>
      </w:r>
    </w:p>
    <w:p w:rsidR="004A5B39" w:rsidRPr="000043EA" w:rsidRDefault="004A5B39" w:rsidP="004A5B39">
      <w:pPr>
        <w:jc w:val="both"/>
        <w:rPr>
          <w:b/>
          <w:sz w:val="20"/>
          <w:szCs w:val="20"/>
        </w:rPr>
      </w:pPr>
    </w:p>
    <w:p w:rsidR="00BD1998" w:rsidRPr="000043EA" w:rsidRDefault="004A5B39" w:rsidP="00BD1998">
      <w:pPr>
        <w:jc w:val="both"/>
        <w:rPr>
          <w:sz w:val="20"/>
          <w:szCs w:val="20"/>
        </w:rPr>
      </w:pPr>
      <w:r w:rsidRPr="000043EA">
        <w:rPr>
          <w:sz w:val="20"/>
          <w:szCs w:val="20"/>
        </w:rPr>
        <w:t>Uiterlijk op voornoemd moment dienen alle inschrijvingsdocumenten als bedoeld in para</w:t>
      </w:r>
      <w:r w:rsidR="00C348B7" w:rsidRPr="000043EA">
        <w:rPr>
          <w:sz w:val="20"/>
          <w:szCs w:val="20"/>
        </w:rPr>
        <w:t>graaf 0.04.B</w:t>
      </w:r>
      <w:r w:rsidR="00E22365" w:rsidRPr="000043EA">
        <w:rPr>
          <w:sz w:val="20"/>
          <w:szCs w:val="20"/>
        </w:rPr>
        <w:t>,</w:t>
      </w:r>
      <w:r w:rsidRPr="000043EA">
        <w:rPr>
          <w:sz w:val="20"/>
          <w:szCs w:val="20"/>
        </w:rPr>
        <w:t xml:space="preserve"> aangeboden te zijn aan aanbestedende dienst</w:t>
      </w:r>
      <w:r w:rsidR="00BD1998" w:rsidRPr="000043EA">
        <w:rPr>
          <w:sz w:val="20"/>
          <w:szCs w:val="20"/>
        </w:rPr>
        <w:t xml:space="preserve"> op het hieronder vermelde adres.</w:t>
      </w:r>
    </w:p>
    <w:p w:rsidR="00BD1998" w:rsidRPr="000043EA" w:rsidRDefault="00BD1998" w:rsidP="00BD1998">
      <w:pPr>
        <w:jc w:val="both"/>
        <w:rPr>
          <w:sz w:val="20"/>
          <w:szCs w:val="20"/>
        </w:rPr>
      </w:pPr>
      <w:r w:rsidRPr="000043EA">
        <w:rPr>
          <w:sz w:val="20"/>
          <w:szCs w:val="20"/>
        </w:rPr>
        <w:t>De aanbesteding vindt plaats op het adres:</w:t>
      </w:r>
    </w:p>
    <w:p w:rsidR="00BD1998" w:rsidRPr="000043EA" w:rsidRDefault="00BD1998" w:rsidP="00BD1998">
      <w:pPr>
        <w:ind w:firstLine="708"/>
        <w:jc w:val="both"/>
        <w:rPr>
          <w:b/>
          <w:sz w:val="20"/>
          <w:szCs w:val="20"/>
        </w:rPr>
      </w:pPr>
      <w:r w:rsidRPr="000043EA">
        <w:rPr>
          <w:b/>
          <w:sz w:val="20"/>
          <w:szCs w:val="20"/>
        </w:rPr>
        <w:t>Projectbureau Meerstad</w:t>
      </w:r>
    </w:p>
    <w:p w:rsidR="00BD1998" w:rsidRPr="000043EA" w:rsidRDefault="00BD1998" w:rsidP="00BD1998">
      <w:pPr>
        <w:ind w:firstLine="708"/>
        <w:jc w:val="both"/>
        <w:rPr>
          <w:b/>
          <w:sz w:val="20"/>
          <w:szCs w:val="20"/>
        </w:rPr>
      </w:pPr>
      <w:r w:rsidRPr="000043EA">
        <w:rPr>
          <w:b/>
          <w:sz w:val="20"/>
          <w:szCs w:val="20"/>
        </w:rPr>
        <w:t>Waterviolier 2</w:t>
      </w:r>
    </w:p>
    <w:p w:rsidR="004A5B39" w:rsidRPr="000043EA" w:rsidRDefault="006A7F0F" w:rsidP="00BD1998">
      <w:pPr>
        <w:ind w:firstLine="708"/>
        <w:jc w:val="both"/>
        <w:rPr>
          <w:b/>
          <w:sz w:val="20"/>
          <w:szCs w:val="20"/>
        </w:rPr>
      </w:pPr>
      <w:r w:rsidRPr="000043EA">
        <w:rPr>
          <w:b/>
          <w:sz w:val="20"/>
          <w:szCs w:val="20"/>
        </w:rPr>
        <w:t xml:space="preserve">9613 BH </w:t>
      </w:r>
      <w:r w:rsidR="00BD1998" w:rsidRPr="000043EA">
        <w:rPr>
          <w:b/>
          <w:sz w:val="20"/>
          <w:szCs w:val="20"/>
        </w:rPr>
        <w:t>Meerstad</w:t>
      </w:r>
    </w:p>
    <w:p w:rsidR="004A5B39" w:rsidRPr="000043EA" w:rsidRDefault="004A5B39" w:rsidP="004A5B39">
      <w:pPr>
        <w:jc w:val="both"/>
        <w:rPr>
          <w:sz w:val="20"/>
          <w:szCs w:val="20"/>
        </w:rPr>
      </w:pPr>
    </w:p>
    <w:p w:rsidR="004A5B39" w:rsidRPr="000043EA" w:rsidRDefault="00BD1998" w:rsidP="004A5B39">
      <w:pPr>
        <w:jc w:val="both"/>
        <w:rPr>
          <w:sz w:val="20"/>
          <w:szCs w:val="20"/>
        </w:rPr>
      </w:pPr>
      <w:r w:rsidRPr="000043EA">
        <w:rPr>
          <w:sz w:val="20"/>
          <w:szCs w:val="20"/>
        </w:rPr>
        <w:t>De inschrijver draagt het risico voor het tijdig indienen van zijn inschrijving. Inschrijvers worden daa</w:t>
      </w:r>
      <w:r w:rsidRPr="000043EA">
        <w:rPr>
          <w:sz w:val="20"/>
          <w:szCs w:val="20"/>
        </w:rPr>
        <w:t>r</w:t>
      </w:r>
      <w:r w:rsidRPr="000043EA">
        <w:rPr>
          <w:sz w:val="20"/>
          <w:szCs w:val="20"/>
        </w:rPr>
        <w:t>om nadrukkelijk geadviseerd om ruim voor het verstrijken van bovengenoemde uiterste termijn aa</w:t>
      </w:r>
      <w:r w:rsidRPr="000043EA">
        <w:rPr>
          <w:sz w:val="20"/>
          <w:szCs w:val="20"/>
        </w:rPr>
        <w:t>n</w:t>
      </w:r>
      <w:r w:rsidRPr="000043EA">
        <w:rPr>
          <w:sz w:val="20"/>
          <w:szCs w:val="20"/>
        </w:rPr>
        <w:t>wezig te zijn.</w:t>
      </w:r>
    </w:p>
    <w:p w:rsidR="00BD1998" w:rsidRPr="000043EA" w:rsidRDefault="00BD1998" w:rsidP="004A5B39">
      <w:pPr>
        <w:jc w:val="both"/>
        <w:rPr>
          <w:sz w:val="20"/>
          <w:szCs w:val="20"/>
        </w:rPr>
      </w:pPr>
    </w:p>
    <w:p w:rsidR="004A5B39" w:rsidRPr="000043EA" w:rsidRDefault="004A5B39" w:rsidP="004A5B39">
      <w:pPr>
        <w:jc w:val="both"/>
        <w:rPr>
          <w:sz w:val="20"/>
          <w:szCs w:val="20"/>
        </w:rPr>
      </w:pPr>
      <w:r w:rsidRPr="000043EA">
        <w:rPr>
          <w:sz w:val="20"/>
          <w:szCs w:val="20"/>
        </w:rPr>
        <w:t>Het is niet toegestaa</w:t>
      </w:r>
      <w:r w:rsidR="00C348B7" w:rsidRPr="000043EA">
        <w:rPr>
          <w:sz w:val="20"/>
          <w:szCs w:val="20"/>
        </w:rPr>
        <w:t>n andere dan de in paragraaf 0.04.B</w:t>
      </w:r>
      <w:r w:rsidRPr="000043EA">
        <w:rPr>
          <w:sz w:val="20"/>
          <w:szCs w:val="20"/>
        </w:rPr>
        <w:t xml:space="preserve"> genoemde informatie toe te voegen waar aanbestedende dienst niet expliciet om gevraagd heeft. Dergelijke aanvullende informatie wordt nie</w:t>
      </w:r>
      <w:r w:rsidR="006D4E8E" w:rsidRPr="000043EA">
        <w:rPr>
          <w:sz w:val="20"/>
          <w:szCs w:val="20"/>
        </w:rPr>
        <w:t>t meegenomen in de beoordeling.</w:t>
      </w:r>
    </w:p>
    <w:p w:rsidR="00B96F85" w:rsidRPr="000043EA" w:rsidRDefault="00B96F85" w:rsidP="004A5B39">
      <w:pPr>
        <w:jc w:val="both"/>
        <w:rPr>
          <w:sz w:val="20"/>
          <w:szCs w:val="20"/>
        </w:rPr>
      </w:pPr>
    </w:p>
    <w:p w:rsidR="004A5B39" w:rsidRPr="000043EA" w:rsidRDefault="00C348B7" w:rsidP="00C348B7">
      <w:pPr>
        <w:ind w:left="851" w:hanging="851"/>
        <w:jc w:val="both"/>
        <w:rPr>
          <w:b/>
          <w:color w:val="0070C0"/>
          <w:sz w:val="20"/>
          <w:szCs w:val="20"/>
        </w:rPr>
      </w:pPr>
      <w:r w:rsidRPr="000043EA">
        <w:rPr>
          <w:b/>
          <w:color w:val="0070C0"/>
          <w:sz w:val="20"/>
          <w:szCs w:val="20"/>
        </w:rPr>
        <w:t>0</w:t>
      </w:r>
      <w:r w:rsidR="004A5B39" w:rsidRPr="000043EA">
        <w:rPr>
          <w:b/>
          <w:color w:val="0070C0"/>
          <w:sz w:val="20"/>
          <w:szCs w:val="20"/>
        </w:rPr>
        <w:t>.</w:t>
      </w:r>
      <w:r w:rsidRPr="000043EA">
        <w:rPr>
          <w:b/>
          <w:color w:val="0070C0"/>
          <w:sz w:val="20"/>
          <w:szCs w:val="20"/>
        </w:rPr>
        <w:t>0</w:t>
      </w:r>
      <w:r w:rsidR="004A5B39" w:rsidRPr="000043EA">
        <w:rPr>
          <w:b/>
          <w:color w:val="0070C0"/>
          <w:sz w:val="20"/>
          <w:szCs w:val="20"/>
        </w:rPr>
        <w:t>4</w:t>
      </w:r>
      <w:r w:rsidRPr="000043EA">
        <w:rPr>
          <w:b/>
          <w:color w:val="0070C0"/>
          <w:sz w:val="20"/>
          <w:szCs w:val="20"/>
        </w:rPr>
        <w:t>.B</w:t>
      </w:r>
      <w:r w:rsidR="00FA3F83" w:rsidRPr="000043EA">
        <w:rPr>
          <w:b/>
          <w:color w:val="0070C0"/>
          <w:sz w:val="20"/>
          <w:szCs w:val="20"/>
        </w:rPr>
        <w:tab/>
      </w:r>
      <w:r w:rsidR="00FA3F83" w:rsidRPr="000043EA">
        <w:rPr>
          <w:b/>
          <w:color w:val="0070C0"/>
          <w:sz w:val="20"/>
          <w:szCs w:val="20"/>
          <w:u w:val="single"/>
        </w:rPr>
        <w:t>Bij</w:t>
      </w:r>
      <w:r w:rsidR="00FA3F83" w:rsidRPr="000043EA">
        <w:rPr>
          <w:b/>
          <w:color w:val="0070C0"/>
          <w:sz w:val="20"/>
          <w:szCs w:val="20"/>
        </w:rPr>
        <w:t xml:space="preserve"> inschrijving in te dienen documenten</w:t>
      </w:r>
    </w:p>
    <w:p w:rsidR="004A5B39" w:rsidRPr="000043EA" w:rsidRDefault="004A5B39" w:rsidP="004A5B39">
      <w:pPr>
        <w:jc w:val="both"/>
        <w:rPr>
          <w:sz w:val="20"/>
          <w:szCs w:val="20"/>
        </w:rPr>
      </w:pPr>
    </w:p>
    <w:p w:rsidR="004A5B39" w:rsidRPr="000043EA" w:rsidRDefault="004A5B39" w:rsidP="004A5B39">
      <w:pPr>
        <w:jc w:val="both"/>
        <w:rPr>
          <w:sz w:val="20"/>
          <w:szCs w:val="20"/>
        </w:rPr>
      </w:pPr>
      <w:r w:rsidRPr="000043EA">
        <w:rPr>
          <w:sz w:val="20"/>
          <w:szCs w:val="20"/>
        </w:rPr>
        <w:t xml:space="preserve">De </w:t>
      </w:r>
      <w:r w:rsidR="001A32EF" w:rsidRPr="000043EA">
        <w:rPr>
          <w:sz w:val="20"/>
          <w:szCs w:val="20"/>
        </w:rPr>
        <w:t>inschrijving</w:t>
      </w:r>
      <w:r w:rsidRPr="000043EA">
        <w:rPr>
          <w:sz w:val="20"/>
          <w:szCs w:val="20"/>
        </w:rPr>
        <w:t xml:space="preserve"> die </w:t>
      </w:r>
      <w:r w:rsidR="00C348B7" w:rsidRPr="000043EA">
        <w:rPr>
          <w:sz w:val="20"/>
          <w:szCs w:val="20"/>
        </w:rPr>
        <w:t>uiterlijk op het in paragraaf 0.0</w:t>
      </w:r>
      <w:r w:rsidRPr="000043EA">
        <w:rPr>
          <w:sz w:val="20"/>
          <w:szCs w:val="20"/>
        </w:rPr>
        <w:t>3</w:t>
      </w:r>
      <w:r w:rsidR="00C348B7" w:rsidRPr="000043EA">
        <w:rPr>
          <w:sz w:val="20"/>
          <w:szCs w:val="20"/>
        </w:rPr>
        <w:t>.A</w:t>
      </w:r>
      <w:r w:rsidRPr="000043EA">
        <w:rPr>
          <w:sz w:val="20"/>
          <w:szCs w:val="20"/>
        </w:rPr>
        <w:t xml:space="preserve"> ge</w:t>
      </w:r>
      <w:r w:rsidR="00BA0A63" w:rsidRPr="000043EA">
        <w:rPr>
          <w:sz w:val="20"/>
          <w:szCs w:val="20"/>
        </w:rPr>
        <w:t>noemde tijdstip ingediend dient</w:t>
      </w:r>
      <w:r w:rsidRPr="000043EA">
        <w:rPr>
          <w:sz w:val="20"/>
          <w:szCs w:val="20"/>
        </w:rPr>
        <w:t xml:space="preserve"> te zijn, bestaa</w:t>
      </w:r>
      <w:r w:rsidR="001A32EF" w:rsidRPr="000043EA">
        <w:rPr>
          <w:sz w:val="20"/>
          <w:szCs w:val="20"/>
        </w:rPr>
        <w:t>t</w:t>
      </w:r>
      <w:r w:rsidRPr="000043EA">
        <w:rPr>
          <w:sz w:val="20"/>
          <w:szCs w:val="20"/>
        </w:rPr>
        <w:t xml:space="preserve"> uit de vo</w:t>
      </w:r>
      <w:r w:rsidR="00FA3F83" w:rsidRPr="000043EA">
        <w:rPr>
          <w:sz w:val="20"/>
          <w:szCs w:val="20"/>
        </w:rPr>
        <w:t>lgende</w:t>
      </w:r>
      <w:r w:rsidRPr="000043EA">
        <w:rPr>
          <w:sz w:val="20"/>
          <w:szCs w:val="20"/>
        </w:rPr>
        <w:t xml:space="preserve"> </w:t>
      </w:r>
      <w:r w:rsidR="00C02554" w:rsidRPr="000043EA">
        <w:rPr>
          <w:sz w:val="20"/>
          <w:szCs w:val="20"/>
        </w:rPr>
        <w:t xml:space="preserve">door </w:t>
      </w:r>
      <w:r w:rsidR="001A161F" w:rsidRPr="000043EA">
        <w:rPr>
          <w:sz w:val="20"/>
          <w:szCs w:val="20"/>
          <w:u w:val="single"/>
        </w:rPr>
        <w:t>de rechtsgeldige vertegenwoordiger(s) van inschrijver ondertekende</w:t>
      </w:r>
      <w:r w:rsidR="00C02554" w:rsidRPr="000043EA">
        <w:rPr>
          <w:sz w:val="20"/>
          <w:szCs w:val="20"/>
        </w:rPr>
        <w:t xml:space="preserve"> </w:t>
      </w:r>
      <w:r w:rsidRPr="000043EA">
        <w:rPr>
          <w:sz w:val="20"/>
          <w:szCs w:val="20"/>
        </w:rPr>
        <w:t>docume</w:t>
      </w:r>
      <w:r w:rsidRPr="000043EA">
        <w:rPr>
          <w:sz w:val="20"/>
          <w:szCs w:val="20"/>
        </w:rPr>
        <w:t>n</w:t>
      </w:r>
      <w:r w:rsidRPr="000043EA">
        <w:rPr>
          <w:sz w:val="20"/>
          <w:szCs w:val="20"/>
        </w:rPr>
        <w:t>ten:</w:t>
      </w:r>
    </w:p>
    <w:p w:rsidR="00B96F85" w:rsidRPr="000043EA" w:rsidRDefault="00B96F85" w:rsidP="004A5B39">
      <w:pPr>
        <w:jc w:val="both"/>
        <w:rPr>
          <w:sz w:val="20"/>
          <w:szCs w:val="20"/>
        </w:rPr>
      </w:pPr>
    </w:p>
    <w:p w:rsidR="00DC1CE5" w:rsidRPr="000043EA" w:rsidRDefault="00B96F85" w:rsidP="00DC1CE5">
      <w:pPr>
        <w:jc w:val="both"/>
        <w:rPr>
          <w:sz w:val="20"/>
          <w:szCs w:val="20"/>
        </w:rPr>
      </w:pPr>
      <w:r w:rsidRPr="000043EA">
        <w:rPr>
          <w:b/>
          <w:sz w:val="20"/>
          <w:szCs w:val="20"/>
        </w:rPr>
        <w:t>1</w:t>
      </w:r>
      <w:r w:rsidR="00FA3F83" w:rsidRPr="000043EA">
        <w:rPr>
          <w:b/>
          <w:sz w:val="20"/>
          <w:szCs w:val="20"/>
        </w:rPr>
        <w:t>.</w:t>
      </w:r>
      <w:r w:rsidR="00FA3F83" w:rsidRPr="000043EA">
        <w:rPr>
          <w:b/>
          <w:sz w:val="20"/>
          <w:szCs w:val="20"/>
        </w:rPr>
        <w:tab/>
      </w:r>
      <w:r w:rsidR="00DC1CE5" w:rsidRPr="000043EA">
        <w:rPr>
          <w:b/>
          <w:sz w:val="20"/>
          <w:szCs w:val="20"/>
        </w:rPr>
        <w:t>Eigen Verklaring (2.21 ARW 2016)</w:t>
      </w:r>
    </w:p>
    <w:p w:rsidR="00DC1CE5" w:rsidRPr="000043EA" w:rsidRDefault="00DC1CE5" w:rsidP="00DC1CE5">
      <w:pPr>
        <w:jc w:val="both"/>
        <w:rPr>
          <w:sz w:val="20"/>
          <w:szCs w:val="20"/>
        </w:rPr>
      </w:pPr>
      <w:r w:rsidRPr="000043EA">
        <w:rPr>
          <w:sz w:val="20"/>
          <w:szCs w:val="20"/>
        </w:rPr>
        <w:t>Als bijlage</w:t>
      </w:r>
      <w:r w:rsidRPr="000043EA">
        <w:rPr>
          <w:b/>
          <w:color w:val="FF0000"/>
          <w:sz w:val="20"/>
          <w:szCs w:val="20"/>
        </w:rPr>
        <w:t xml:space="preserve"> </w:t>
      </w:r>
      <w:r w:rsidRPr="000043EA">
        <w:rPr>
          <w:sz w:val="20"/>
          <w:szCs w:val="20"/>
        </w:rPr>
        <w:t xml:space="preserve">bij dit Bestek is het van overheidswege uitgegeven </w:t>
      </w:r>
      <w:r w:rsidRPr="000043EA">
        <w:rPr>
          <w:i/>
          <w:sz w:val="20"/>
          <w:szCs w:val="20"/>
        </w:rPr>
        <w:t>Uniform Europees Aanbestedingsd</w:t>
      </w:r>
      <w:r w:rsidRPr="000043EA">
        <w:rPr>
          <w:i/>
          <w:sz w:val="20"/>
          <w:szCs w:val="20"/>
        </w:rPr>
        <w:t>o</w:t>
      </w:r>
      <w:r w:rsidRPr="000043EA">
        <w:rPr>
          <w:i/>
          <w:sz w:val="20"/>
          <w:szCs w:val="20"/>
        </w:rPr>
        <w:t>cument</w:t>
      </w:r>
      <w:r w:rsidRPr="000043EA">
        <w:rPr>
          <w:sz w:val="20"/>
          <w:szCs w:val="20"/>
        </w:rPr>
        <w:t xml:space="preserve"> bijgevoegd.</w:t>
      </w:r>
    </w:p>
    <w:p w:rsidR="00DC1CE5" w:rsidRPr="000043EA" w:rsidRDefault="00DC1CE5" w:rsidP="00DC1CE5">
      <w:pPr>
        <w:jc w:val="both"/>
        <w:rPr>
          <w:sz w:val="20"/>
          <w:szCs w:val="20"/>
        </w:rPr>
      </w:pPr>
      <w:r w:rsidRPr="000043EA">
        <w:rPr>
          <w:sz w:val="20"/>
          <w:szCs w:val="20"/>
        </w:rPr>
        <w:t>Door ondertekening van het Uniform Europees Aanbestedingsdocument verklaart inschrijver:</w:t>
      </w:r>
    </w:p>
    <w:p w:rsidR="00DC1CE5" w:rsidRPr="000043EA" w:rsidRDefault="00DC1CE5" w:rsidP="00DC1CE5">
      <w:pPr>
        <w:ind w:left="705" w:hanging="705"/>
        <w:jc w:val="both"/>
        <w:rPr>
          <w:sz w:val="20"/>
          <w:szCs w:val="20"/>
        </w:rPr>
      </w:pPr>
      <w:r w:rsidRPr="000043EA">
        <w:rPr>
          <w:sz w:val="20"/>
          <w:szCs w:val="20"/>
        </w:rPr>
        <w:t>-</w:t>
      </w:r>
      <w:r w:rsidRPr="000043EA">
        <w:rPr>
          <w:sz w:val="20"/>
          <w:szCs w:val="20"/>
        </w:rPr>
        <w:tab/>
        <w:t>of de in het Uniform Europees Aanbestedingsdocument verplichte uitsluitingsgronden en aa</w:t>
      </w:r>
      <w:r w:rsidRPr="000043EA">
        <w:rPr>
          <w:sz w:val="20"/>
          <w:szCs w:val="20"/>
        </w:rPr>
        <w:t>n</w:t>
      </w:r>
      <w:r w:rsidRPr="000043EA">
        <w:rPr>
          <w:sz w:val="20"/>
          <w:szCs w:val="20"/>
        </w:rPr>
        <w:t>gekruiste facultatieve uitsluitingsgronden wel of niet op hem van toepassing zijn;</w:t>
      </w:r>
    </w:p>
    <w:p w:rsidR="00DC1CE5" w:rsidRPr="000043EA" w:rsidRDefault="00DC1CE5" w:rsidP="00DC1CE5">
      <w:pPr>
        <w:jc w:val="both"/>
        <w:rPr>
          <w:sz w:val="20"/>
          <w:szCs w:val="20"/>
        </w:rPr>
      </w:pPr>
      <w:r w:rsidRPr="000043EA">
        <w:rPr>
          <w:sz w:val="20"/>
          <w:szCs w:val="20"/>
        </w:rPr>
        <w:t>-</w:t>
      </w:r>
      <w:r w:rsidRPr="000043EA">
        <w:rPr>
          <w:sz w:val="20"/>
          <w:szCs w:val="20"/>
        </w:rPr>
        <w:tab/>
        <w:t>of hij voldoet aan de in paragraaf 0.06.B genoemde geschiktheidseisen;</w:t>
      </w:r>
    </w:p>
    <w:p w:rsidR="00DC1CE5" w:rsidRPr="000043EA" w:rsidRDefault="00DC1CE5" w:rsidP="00DC1CE5">
      <w:pPr>
        <w:ind w:left="705" w:hanging="705"/>
        <w:jc w:val="both"/>
        <w:rPr>
          <w:sz w:val="20"/>
          <w:szCs w:val="20"/>
        </w:rPr>
      </w:pPr>
      <w:r w:rsidRPr="000043EA">
        <w:rPr>
          <w:sz w:val="20"/>
          <w:szCs w:val="20"/>
        </w:rPr>
        <w:t>-</w:t>
      </w:r>
      <w:r w:rsidRPr="000043EA">
        <w:rPr>
          <w:sz w:val="20"/>
          <w:szCs w:val="20"/>
        </w:rPr>
        <w:tab/>
        <w:t>of hij om te kunnen voldoen aan in paragraaf 0.06.C genoemde geschiktheidseisen een b</w:t>
      </w:r>
      <w:r w:rsidRPr="000043EA">
        <w:rPr>
          <w:sz w:val="20"/>
          <w:szCs w:val="20"/>
        </w:rPr>
        <w:t>e</w:t>
      </w:r>
      <w:r w:rsidRPr="000043EA">
        <w:rPr>
          <w:sz w:val="20"/>
          <w:szCs w:val="20"/>
        </w:rPr>
        <w:t xml:space="preserve">roep op een of meer derden doet (in te vullen in deel II, sub C, </w:t>
      </w:r>
      <w:r w:rsidRPr="000043EA">
        <w:rPr>
          <w:i/>
          <w:sz w:val="20"/>
          <w:szCs w:val="20"/>
        </w:rPr>
        <w:t>Informatie over beroep o</w:t>
      </w:r>
      <w:r w:rsidRPr="000043EA">
        <w:rPr>
          <w:i/>
          <w:sz w:val="20"/>
          <w:szCs w:val="20"/>
        </w:rPr>
        <w:t>p</w:t>
      </w:r>
      <w:r w:rsidRPr="000043EA">
        <w:rPr>
          <w:i/>
          <w:sz w:val="20"/>
          <w:szCs w:val="20"/>
        </w:rPr>
        <w:t>draagkracht van andere entiteitenpunt</w:t>
      </w:r>
      <w:r w:rsidRPr="000043EA">
        <w:rPr>
          <w:sz w:val="20"/>
          <w:szCs w:val="20"/>
        </w:rPr>
        <w:t xml:space="preserve"> van het Uniform Europees Aanbestedingsdocument). Zie ook hierna paragraaf 0.06.C sub a en b), dan wel op een lid van het samenwerkingsve</w:t>
      </w:r>
      <w:r w:rsidRPr="000043EA">
        <w:rPr>
          <w:sz w:val="20"/>
          <w:szCs w:val="20"/>
        </w:rPr>
        <w:t>r</w:t>
      </w:r>
      <w:r w:rsidRPr="000043EA">
        <w:rPr>
          <w:sz w:val="20"/>
          <w:szCs w:val="20"/>
        </w:rPr>
        <w:t xml:space="preserve">band (in te vullen in deel II, vraag </w:t>
      </w:r>
      <w:r w:rsidRPr="000043EA">
        <w:rPr>
          <w:i/>
          <w:sz w:val="20"/>
          <w:szCs w:val="20"/>
        </w:rPr>
        <w:t>Wijze van Deelneming</w:t>
      </w:r>
      <w:r w:rsidRPr="000043EA">
        <w:rPr>
          <w:sz w:val="20"/>
          <w:szCs w:val="20"/>
        </w:rPr>
        <w:t>, van het Uniform Europees Aanb</w:t>
      </w:r>
      <w:r w:rsidRPr="000043EA">
        <w:rPr>
          <w:sz w:val="20"/>
          <w:szCs w:val="20"/>
        </w:rPr>
        <w:t>e</w:t>
      </w:r>
      <w:r w:rsidRPr="000043EA">
        <w:rPr>
          <w:sz w:val="20"/>
          <w:szCs w:val="20"/>
        </w:rPr>
        <w:t>stedingsdocument). Zie ook hierna paragraaf 0.06.C sub c;</w:t>
      </w:r>
    </w:p>
    <w:p w:rsidR="00DC1CE5" w:rsidRPr="000043EA" w:rsidRDefault="00DC1CE5" w:rsidP="00DC1CE5">
      <w:pPr>
        <w:ind w:left="705" w:hanging="705"/>
        <w:jc w:val="both"/>
        <w:rPr>
          <w:sz w:val="20"/>
          <w:szCs w:val="20"/>
        </w:rPr>
      </w:pPr>
      <w:r w:rsidRPr="000043EA">
        <w:rPr>
          <w:sz w:val="20"/>
          <w:szCs w:val="20"/>
        </w:rPr>
        <w:t>-</w:t>
      </w:r>
      <w:r w:rsidRPr="000043EA">
        <w:rPr>
          <w:sz w:val="20"/>
          <w:szCs w:val="20"/>
        </w:rPr>
        <w:tab/>
        <w:t>dat hij voldoet of zal voldoen aan de technische specificaties en uitvoeringsvoorwaarden die milieu en dierenwelzijn betreffen of die gebaseerd zijn op sociale overwegingen, voor zover die specificaties en uitvoeringsvoorwaarde</w:t>
      </w:r>
      <w:r w:rsidR="006D4E8E" w:rsidRPr="000043EA">
        <w:rPr>
          <w:sz w:val="20"/>
          <w:szCs w:val="20"/>
        </w:rPr>
        <w:t>n zijn opgenomen in het Bestek.</w:t>
      </w:r>
    </w:p>
    <w:p w:rsidR="00DC1CE5" w:rsidRPr="000043EA" w:rsidRDefault="00DC1CE5" w:rsidP="00DC1CE5">
      <w:pPr>
        <w:jc w:val="both"/>
        <w:rPr>
          <w:sz w:val="20"/>
          <w:szCs w:val="20"/>
        </w:rPr>
      </w:pPr>
    </w:p>
    <w:p w:rsidR="00DC1CE5" w:rsidRPr="000043EA" w:rsidRDefault="00DC1CE5" w:rsidP="00DC1CE5">
      <w:pPr>
        <w:jc w:val="both"/>
        <w:rPr>
          <w:sz w:val="20"/>
          <w:szCs w:val="20"/>
        </w:rPr>
      </w:pPr>
      <w:r w:rsidRPr="000043EA">
        <w:rPr>
          <w:sz w:val="20"/>
          <w:szCs w:val="20"/>
        </w:rPr>
        <w:t xml:space="preserve">Ingeval van inschrijving als </w:t>
      </w:r>
      <w:r w:rsidRPr="000043EA">
        <w:rPr>
          <w:sz w:val="20"/>
          <w:szCs w:val="20"/>
          <w:u w:val="single"/>
        </w:rPr>
        <w:t>samenwerkingsverband</w:t>
      </w:r>
      <w:r w:rsidRPr="000043EA">
        <w:rPr>
          <w:sz w:val="20"/>
          <w:szCs w:val="20"/>
        </w:rPr>
        <w:t xml:space="preserve"> (combinatie) dient bij inschrijving door elk lid van het samenwerkingsverband een Uniform Europees Aanbestedingsdocument ingevuld en rechtsgeldig ondertekend te worden. </w:t>
      </w:r>
    </w:p>
    <w:p w:rsidR="00DC1CE5" w:rsidRPr="000043EA" w:rsidRDefault="00DC1CE5" w:rsidP="00DC1CE5">
      <w:pPr>
        <w:jc w:val="both"/>
        <w:rPr>
          <w:sz w:val="20"/>
          <w:szCs w:val="20"/>
        </w:rPr>
      </w:pPr>
    </w:p>
    <w:p w:rsidR="00DC1CE5" w:rsidRPr="000043EA" w:rsidRDefault="00DC1CE5" w:rsidP="00DC1CE5">
      <w:pPr>
        <w:jc w:val="both"/>
        <w:rPr>
          <w:sz w:val="20"/>
          <w:szCs w:val="20"/>
        </w:rPr>
      </w:pPr>
      <w:r w:rsidRPr="000043EA">
        <w:rPr>
          <w:sz w:val="20"/>
          <w:szCs w:val="20"/>
        </w:rPr>
        <w:t>De bijbehorende bewijsmiddelen, ter verificatie van het Uniform Europees Aanbestedingsdocument, hoeven pas na een verzoek daartoe van de aanbestedende dienst te worden overgelegd (zie hierover meer bij paragraaf 0.07.A).</w:t>
      </w:r>
    </w:p>
    <w:p w:rsidR="009A42CC" w:rsidRPr="000043EA" w:rsidRDefault="009A42CC" w:rsidP="00DC1CE5">
      <w:pPr>
        <w:autoSpaceDE w:val="0"/>
        <w:autoSpaceDN w:val="0"/>
        <w:adjustRightInd w:val="0"/>
        <w:rPr>
          <w:sz w:val="20"/>
          <w:szCs w:val="20"/>
        </w:rPr>
      </w:pPr>
    </w:p>
    <w:p w:rsidR="00C977E6" w:rsidRPr="000043EA" w:rsidRDefault="00C977E6">
      <w:pPr>
        <w:rPr>
          <w:b/>
          <w:sz w:val="20"/>
          <w:szCs w:val="20"/>
        </w:rPr>
      </w:pPr>
      <w:r w:rsidRPr="000043EA">
        <w:rPr>
          <w:b/>
          <w:sz w:val="20"/>
          <w:szCs w:val="20"/>
        </w:rPr>
        <w:br w:type="page"/>
      </w:r>
    </w:p>
    <w:p w:rsidR="00FA3F83" w:rsidRPr="000043EA" w:rsidRDefault="00B96F85" w:rsidP="00B96F85">
      <w:pPr>
        <w:jc w:val="both"/>
        <w:rPr>
          <w:b/>
          <w:sz w:val="20"/>
          <w:szCs w:val="20"/>
        </w:rPr>
      </w:pPr>
      <w:r w:rsidRPr="000043EA">
        <w:rPr>
          <w:b/>
          <w:sz w:val="20"/>
          <w:szCs w:val="20"/>
        </w:rPr>
        <w:lastRenderedPageBreak/>
        <w:t>2</w:t>
      </w:r>
      <w:r w:rsidR="00FA3F83" w:rsidRPr="000043EA">
        <w:rPr>
          <w:b/>
          <w:sz w:val="20"/>
          <w:szCs w:val="20"/>
        </w:rPr>
        <w:t>.</w:t>
      </w:r>
      <w:r w:rsidR="00FA3F83" w:rsidRPr="000043EA">
        <w:rPr>
          <w:b/>
          <w:sz w:val="20"/>
          <w:szCs w:val="20"/>
        </w:rPr>
        <w:tab/>
        <w:t>Verklaring omtrent rechtmatigheid inschrijving (</w:t>
      </w:r>
      <w:r w:rsidR="00555ECE" w:rsidRPr="000043EA">
        <w:rPr>
          <w:b/>
          <w:sz w:val="20"/>
          <w:szCs w:val="20"/>
        </w:rPr>
        <w:t>2.3</w:t>
      </w:r>
      <w:r w:rsidR="00397553" w:rsidRPr="000043EA">
        <w:rPr>
          <w:b/>
          <w:sz w:val="20"/>
          <w:szCs w:val="20"/>
        </w:rPr>
        <w:t xml:space="preserve">2.3 </w:t>
      </w:r>
      <w:r w:rsidR="007D755A" w:rsidRPr="000043EA">
        <w:rPr>
          <w:b/>
          <w:sz w:val="20"/>
          <w:szCs w:val="20"/>
        </w:rPr>
        <w:t>ARW 2016</w:t>
      </w:r>
      <w:r w:rsidR="00397553" w:rsidRPr="000043EA">
        <w:rPr>
          <w:b/>
          <w:sz w:val="20"/>
          <w:szCs w:val="20"/>
        </w:rPr>
        <w:t xml:space="preserve">; </w:t>
      </w:r>
      <w:r w:rsidR="00FA3F83" w:rsidRPr="000043EA">
        <w:rPr>
          <w:b/>
          <w:sz w:val="20"/>
          <w:szCs w:val="20"/>
        </w:rPr>
        <w:t>Model K)</w:t>
      </w:r>
    </w:p>
    <w:p w:rsidR="00FF6A40" w:rsidRPr="000043EA" w:rsidRDefault="00FF6A40" w:rsidP="00B96F85">
      <w:pPr>
        <w:jc w:val="both"/>
        <w:rPr>
          <w:sz w:val="20"/>
          <w:szCs w:val="20"/>
        </w:rPr>
      </w:pPr>
      <w:r w:rsidRPr="000043EA">
        <w:rPr>
          <w:sz w:val="20"/>
          <w:szCs w:val="20"/>
        </w:rPr>
        <w:t>Door ondertekening van het</w:t>
      </w:r>
      <w:r w:rsidR="00964E4B" w:rsidRPr="000043EA">
        <w:rPr>
          <w:sz w:val="20"/>
          <w:szCs w:val="20"/>
        </w:rPr>
        <w:t xml:space="preserve"> </w:t>
      </w:r>
      <w:r w:rsidR="00D52556" w:rsidRPr="000043EA">
        <w:rPr>
          <w:sz w:val="20"/>
          <w:szCs w:val="20"/>
        </w:rPr>
        <w:t>door de inschrijver toe te voegen</w:t>
      </w:r>
      <w:r w:rsidRPr="000043EA">
        <w:rPr>
          <w:sz w:val="20"/>
          <w:szCs w:val="20"/>
        </w:rPr>
        <w:t xml:space="preserve"> </w:t>
      </w:r>
      <w:r w:rsidRPr="000043EA">
        <w:rPr>
          <w:i/>
          <w:sz w:val="20"/>
          <w:szCs w:val="20"/>
        </w:rPr>
        <w:t>'Formulier Model K'</w:t>
      </w:r>
      <w:r w:rsidRPr="000043EA">
        <w:rPr>
          <w:sz w:val="20"/>
          <w:szCs w:val="20"/>
        </w:rPr>
        <w:t xml:space="preserve"> verklaart/verklaren de vertegenwoordigingsbevoegde statutair bestuurder(s) van inschrijver dat de inschrijving niet tot stand is gekomen onder invloed van een overeenkomst, besluit of gedraging in strijd met het Nede</w:t>
      </w:r>
      <w:r w:rsidRPr="000043EA">
        <w:rPr>
          <w:sz w:val="20"/>
          <w:szCs w:val="20"/>
        </w:rPr>
        <w:t>r</w:t>
      </w:r>
      <w:r w:rsidRPr="000043EA">
        <w:rPr>
          <w:sz w:val="20"/>
          <w:szCs w:val="20"/>
        </w:rPr>
        <w:t>landse</w:t>
      </w:r>
      <w:r w:rsidR="006D4E8E" w:rsidRPr="000043EA">
        <w:rPr>
          <w:sz w:val="20"/>
          <w:szCs w:val="20"/>
        </w:rPr>
        <w:t xml:space="preserve"> of Europese mededingingsrecht.</w:t>
      </w:r>
    </w:p>
    <w:p w:rsidR="00FF6A40" w:rsidRPr="000043EA" w:rsidRDefault="00FF6A40" w:rsidP="00B96F85">
      <w:pPr>
        <w:jc w:val="both"/>
        <w:rPr>
          <w:sz w:val="20"/>
          <w:szCs w:val="20"/>
        </w:rPr>
      </w:pPr>
    </w:p>
    <w:p w:rsidR="00FF6A40" w:rsidRPr="000043EA" w:rsidRDefault="00FF6A40" w:rsidP="00B96F85">
      <w:pPr>
        <w:jc w:val="both"/>
        <w:rPr>
          <w:sz w:val="20"/>
          <w:szCs w:val="20"/>
        </w:rPr>
      </w:pPr>
      <w:r w:rsidRPr="000043EA">
        <w:rPr>
          <w:sz w:val="20"/>
          <w:szCs w:val="20"/>
        </w:rPr>
        <w:t xml:space="preserve">Inschrijver voegt </w:t>
      </w:r>
      <w:r w:rsidRPr="000043EA">
        <w:rPr>
          <w:b/>
          <w:sz w:val="20"/>
          <w:szCs w:val="20"/>
        </w:rPr>
        <w:t xml:space="preserve">dit formulier </w:t>
      </w:r>
      <w:r w:rsidR="00DC41C1" w:rsidRPr="000043EA">
        <w:rPr>
          <w:b/>
          <w:sz w:val="20"/>
          <w:szCs w:val="20"/>
        </w:rPr>
        <w:t>en de bijbehorende bewijsstukken</w:t>
      </w:r>
      <w:r w:rsidR="00DC41C1" w:rsidRPr="000043EA">
        <w:rPr>
          <w:sz w:val="20"/>
          <w:szCs w:val="20"/>
        </w:rPr>
        <w:t xml:space="preserve"> (Uittreksel</w:t>
      </w:r>
      <w:r w:rsidR="00964E4B" w:rsidRPr="000043EA">
        <w:rPr>
          <w:sz w:val="20"/>
          <w:szCs w:val="20"/>
        </w:rPr>
        <w:t>(s)</w:t>
      </w:r>
      <w:r w:rsidR="00DC41C1" w:rsidRPr="000043EA">
        <w:rPr>
          <w:sz w:val="20"/>
          <w:szCs w:val="20"/>
        </w:rPr>
        <w:t xml:space="preserve"> uit het handelsregi</w:t>
      </w:r>
      <w:r w:rsidR="00DC41C1" w:rsidRPr="000043EA">
        <w:rPr>
          <w:sz w:val="20"/>
          <w:szCs w:val="20"/>
        </w:rPr>
        <w:t>s</w:t>
      </w:r>
      <w:r w:rsidR="00DC41C1" w:rsidRPr="000043EA">
        <w:rPr>
          <w:sz w:val="20"/>
          <w:szCs w:val="20"/>
        </w:rPr>
        <w:t>ter</w:t>
      </w:r>
      <w:r w:rsidR="00964E4B" w:rsidRPr="000043EA">
        <w:rPr>
          <w:sz w:val="20"/>
          <w:szCs w:val="20"/>
        </w:rPr>
        <w:t xml:space="preserve"> waaruit blijkt dat de ondertekenaar(s) van Model K de inschrijver als statutair bestuurder(s) recht</w:t>
      </w:r>
      <w:r w:rsidR="006D4E8E" w:rsidRPr="000043EA">
        <w:rPr>
          <w:sz w:val="20"/>
          <w:szCs w:val="20"/>
        </w:rPr>
        <w:t>s</w:t>
      </w:r>
      <w:r w:rsidR="00964E4B" w:rsidRPr="000043EA">
        <w:rPr>
          <w:sz w:val="20"/>
          <w:szCs w:val="20"/>
        </w:rPr>
        <w:t>geldig vertegenwoordigen</w:t>
      </w:r>
      <w:r w:rsidR="00DC41C1" w:rsidRPr="000043EA">
        <w:rPr>
          <w:sz w:val="20"/>
          <w:szCs w:val="20"/>
        </w:rPr>
        <w:t xml:space="preserve">) </w:t>
      </w:r>
      <w:r w:rsidRPr="000043EA">
        <w:rPr>
          <w:sz w:val="20"/>
          <w:szCs w:val="20"/>
        </w:rPr>
        <w:t xml:space="preserve">bij inschrijving in. Ingeval van inschrijving als </w:t>
      </w:r>
      <w:r w:rsidRPr="000043EA">
        <w:rPr>
          <w:sz w:val="20"/>
          <w:szCs w:val="20"/>
          <w:u w:val="single"/>
        </w:rPr>
        <w:t>samenwerkingsverband</w:t>
      </w:r>
      <w:r w:rsidRPr="000043EA">
        <w:rPr>
          <w:sz w:val="20"/>
          <w:szCs w:val="20"/>
        </w:rPr>
        <w:t xml:space="preserve"> (combinatie) dient een door elk lid van het samenwerkingsverband een door de vertegenwoordiging</w:t>
      </w:r>
      <w:r w:rsidRPr="000043EA">
        <w:rPr>
          <w:sz w:val="20"/>
          <w:szCs w:val="20"/>
        </w:rPr>
        <w:t>s</w:t>
      </w:r>
      <w:r w:rsidRPr="000043EA">
        <w:rPr>
          <w:sz w:val="20"/>
          <w:szCs w:val="20"/>
        </w:rPr>
        <w:t>bevoegde statutair bestuurder(s) ondertekend formulier</w:t>
      </w:r>
      <w:r w:rsidR="00DC41C1" w:rsidRPr="000043EA">
        <w:rPr>
          <w:sz w:val="20"/>
          <w:szCs w:val="20"/>
        </w:rPr>
        <w:t xml:space="preserve"> met de bijbehorende bewijsstukken</w:t>
      </w:r>
      <w:r w:rsidRPr="000043EA">
        <w:rPr>
          <w:sz w:val="20"/>
          <w:szCs w:val="20"/>
        </w:rPr>
        <w:t xml:space="preserve"> te worden ingediend bij inschrijving.</w:t>
      </w:r>
    </w:p>
    <w:p w:rsidR="00FA3F83" w:rsidRPr="000043EA" w:rsidRDefault="00FA3F83" w:rsidP="00B96F85">
      <w:pPr>
        <w:jc w:val="both"/>
        <w:rPr>
          <w:sz w:val="20"/>
          <w:szCs w:val="20"/>
        </w:rPr>
      </w:pPr>
    </w:p>
    <w:p w:rsidR="004A5B39" w:rsidRPr="000043EA" w:rsidRDefault="004A5B39" w:rsidP="00B96F85">
      <w:pPr>
        <w:jc w:val="both"/>
        <w:rPr>
          <w:sz w:val="20"/>
          <w:szCs w:val="20"/>
        </w:rPr>
      </w:pPr>
      <w:r w:rsidRPr="000043EA">
        <w:rPr>
          <w:sz w:val="20"/>
          <w:szCs w:val="20"/>
        </w:rPr>
        <w:t xml:space="preserve">Voor de goede orde zij er op gewezen dat </w:t>
      </w:r>
      <w:r w:rsidR="00FF6A40" w:rsidRPr="000043EA">
        <w:rPr>
          <w:sz w:val="20"/>
          <w:szCs w:val="20"/>
        </w:rPr>
        <w:t>Model K</w:t>
      </w:r>
      <w:r w:rsidRPr="000043EA">
        <w:rPr>
          <w:sz w:val="20"/>
          <w:szCs w:val="20"/>
        </w:rPr>
        <w:t xml:space="preserve"> ondertekend dient te worden door de statutair bestuurder(s) die de vennootschap rechtsgeldig vertegenwoordigen. Ondertekening door een gevo</w:t>
      </w:r>
      <w:r w:rsidRPr="000043EA">
        <w:rPr>
          <w:sz w:val="20"/>
          <w:szCs w:val="20"/>
        </w:rPr>
        <w:t>l</w:t>
      </w:r>
      <w:r w:rsidRPr="000043EA">
        <w:rPr>
          <w:sz w:val="20"/>
          <w:szCs w:val="20"/>
        </w:rPr>
        <w:t>machtigde dan wel een niet zelfstandig vertegenwoordigingsbevoegde statutair bestuurder volstaat aldus niet.</w:t>
      </w:r>
    </w:p>
    <w:p w:rsidR="00AE7E7F" w:rsidRPr="000043EA" w:rsidRDefault="00AE7E7F" w:rsidP="00B96F85">
      <w:pPr>
        <w:jc w:val="both"/>
        <w:rPr>
          <w:sz w:val="20"/>
          <w:szCs w:val="20"/>
        </w:rPr>
      </w:pPr>
    </w:p>
    <w:p w:rsidR="00AE7E7F" w:rsidRPr="000043EA" w:rsidRDefault="007A7BC0" w:rsidP="00B96F85">
      <w:pPr>
        <w:jc w:val="both"/>
        <w:rPr>
          <w:b/>
          <w:sz w:val="20"/>
          <w:szCs w:val="20"/>
        </w:rPr>
      </w:pPr>
      <w:r w:rsidRPr="000043EA">
        <w:rPr>
          <w:b/>
          <w:sz w:val="20"/>
          <w:szCs w:val="20"/>
        </w:rPr>
        <w:t>3.</w:t>
      </w:r>
      <w:r w:rsidR="00DC41C1" w:rsidRPr="000043EA">
        <w:rPr>
          <w:b/>
          <w:sz w:val="20"/>
          <w:szCs w:val="20"/>
        </w:rPr>
        <w:tab/>
      </w:r>
      <w:r w:rsidR="00AE7E7F" w:rsidRPr="000043EA">
        <w:rPr>
          <w:b/>
          <w:sz w:val="20"/>
          <w:szCs w:val="20"/>
        </w:rPr>
        <w:t>Inschrijvingsbiljet</w:t>
      </w:r>
    </w:p>
    <w:p w:rsidR="002D2CB1" w:rsidRPr="000043EA" w:rsidRDefault="002D2CB1" w:rsidP="002D2CB1">
      <w:pPr>
        <w:jc w:val="both"/>
        <w:rPr>
          <w:sz w:val="20"/>
          <w:szCs w:val="20"/>
        </w:rPr>
      </w:pPr>
      <w:r w:rsidRPr="000043EA">
        <w:rPr>
          <w:sz w:val="20"/>
          <w:szCs w:val="20"/>
        </w:rPr>
        <w:t xml:space="preserve">Met behulp van </w:t>
      </w:r>
      <w:r w:rsidR="004221C8" w:rsidRPr="000043EA">
        <w:rPr>
          <w:sz w:val="20"/>
          <w:szCs w:val="20"/>
        </w:rPr>
        <w:t>het</w:t>
      </w:r>
      <w:r w:rsidRPr="000043EA">
        <w:rPr>
          <w:sz w:val="20"/>
          <w:szCs w:val="20"/>
        </w:rPr>
        <w:t xml:space="preserve"> </w:t>
      </w:r>
      <w:r w:rsidRPr="000043EA">
        <w:rPr>
          <w:i/>
          <w:sz w:val="20"/>
          <w:szCs w:val="20"/>
        </w:rPr>
        <w:t>Inschrijvingsbiljet</w:t>
      </w:r>
      <w:r w:rsidR="004221C8" w:rsidRPr="000043EA">
        <w:rPr>
          <w:sz w:val="20"/>
          <w:szCs w:val="20"/>
        </w:rPr>
        <w:t xml:space="preserve"> </w:t>
      </w:r>
      <w:r w:rsidR="00B04F47" w:rsidRPr="000043EA">
        <w:rPr>
          <w:sz w:val="20"/>
          <w:szCs w:val="20"/>
        </w:rPr>
        <w:t>zoals die</w:t>
      </w:r>
      <w:r w:rsidRPr="000043EA">
        <w:rPr>
          <w:sz w:val="20"/>
          <w:szCs w:val="20"/>
        </w:rPr>
        <w:t xml:space="preserve"> als</w:t>
      </w:r>
      <w:r w:rsidR="00D52556" w:rsidRPr="000043EA">
        <w:rPr>
          <w:sz w:val="20"/>
          <w:szCs w:val="20"/>
        </w:rPr>
        <w:t xml:space="preserve"> bijlage</w:t>
      </w:r>
      <w:r w:rsidRPr="000043EA">
        <w:rPr>
          <w:b/>
          <w:color w:val="FF0000"/>
          <w:sz w:val="20"/>
          <w:szCs w:val="20"/>
        </w:rPr>
        <w:t xml:space="preserve"> </w:t>
      </w:r>
      <w:r w:rsidRPr="000043EA">
        <w:rPr>
          <w:sz w:val="20"/>
          <w:szCs w:val="20"/>
        </w:rPr>
        <w:t xml:space="preserve">bij het Bestek </w:t>
      </w:r>
      <w:r w:rsidR="004221C8" w:rsidRPr="000043EA">
        <w:rPr>
          <w:sz w:val="20"/>
          <w:szCs w:val="20"/>
        </w:rPr>
        <w:t>is</w:t>
      </w:r>
      <w:r w:rsidR="00B04F47" w:rsidRPr="000043EA">
        <w:rPr>
          <w:sz w:val="20"/>
          <w:szCs w:val="20"/>
        </w:rPr>
        <w:t xml:space="preserve"> g</w:t>
      </w:r>
      <w:r w:rsidRPr="000043EA">
        <w:rPr>
          <w:sz w:val="20"/>
          <w:szCs w:val="20"/>
        </w:rPr>
        <w:t>evoegd, doet inschrijver opgave van zijn inschrijvingssom als bedoeld</w:t>
      </w:r>
      <w:r w:rsidR="00FD72DB" w:rsidRPr="000043EA">
        <w:rPr>
          <w:sz w:val="20"/>
          <w:szCs w:val="20"/>
        </w:rPr>
        <w:t xml:space="preserve"> in paragraaf 0.</w:t>
      </w:r>
      <w:r w:rsidR="00AF5D39" w:rsidRPr="000043EA">
        <w:rPr>
          <w:sz w:val="20"/>
          <w:szCs w:val="20"/>
        </w:rPr>
        <w:t>06.D</w:t>
      </w:r>
      <w:r w:rsidRPr="000043EA">
        <w:rPr>
          <w:sz w:val="20"/>
          <w:szCs w:val="20"/>
        </w:rPr>
        <w:t xml:space="preserve"> onder 'Prijs'. Het bepaalde als b</w:t>
      </w:r>
      <w:r w:rsidRPr="000043EA">
        <w:rPr>
          <w:sz w:val="20"/>
          <w:szCs w:val="20"/>
        </w:rPr>
        <w:t>e</w:t>
      </w:r>
      <w:r w:rsidRPr="000043EA">
        <w:rPr>
          <w:sz w:val="20"/>
          <w:szCs w:val="20"/>
        </w:rPr>
        <w:t>doeld in artikel 01.01.02 van de Standaar</w:t>
      </w:r>
      <w:r w:rsidR="00555ECE" w:rsidRPr="000043EA">
        <w:rPr>
          <w:sz w:val="20"/>
          <w:szCs w:val="20"/>
        </w:rPr>
        <w:t>d RAW Bepalingen (Standaard 2015</w:t>
      </w:r>
      <w:r w:rsidR="006D4E8E" w:rsidRPr="000043EA">
        <w:rPr>
          <w:sz w:val="20"/>
          <w:szCs w:val="20"/>
        </w:rPr>
        <w:t>) is hierop van toepa</w:t>
      </w:r>
      <w:r w:rsidR="006D4E8E" w:rsidRPr="000043EA">
        <w:rPr>
          <w:sz w:val="20"/>
          <w:szCs w:val="20"/>
        </w:rPr>
        <w:t>s</w:t>
      </w:r>
      <w:r w:rsidR="006D4E8E" w:rsidRPr="000043EA">
        <w:rPr>
          <w:sz w:val="20"/>
          <w:szCs w:val="20"/>
        </w:rPr>
        <w:t>sing.</w:t>
      </w:r>
    </w:p>
    <w:p w:rsidR="00AE7E7F" w:rsidRPr="000043EA" w:rsidRDefault="00AE7E7F" w:rsidP="00B96F85">
      <w:pPr>
        <w:jc w:val="both"/>
        <w:rPr>
          <w:sz w:val="20"/>
          <w:szCs w:val="20"/>
        </w:rPr>
      </w:pPr>
    </w:p>
    <w:p w:rsidR="00AE7E7F" w:rsidRPr="000043EA" w:rsidRDefault="00AE7E7F" w:rsidP="00B96F85">
      <w:pPr>
        <w:jc w:val="both"/>
        <w:rPr>
          <w:b/>
          <w:sz w:val="20"/>
          <w:szCs w:val="20"/>
        </w:rPr>
      </w:pPr>
      <w:r w:rsidRPr="000043EA">
        <w:rPr>
          <w:b/>
          <w:sz w:val="20"/>
          <w:szCs w:val="20"/>
        </w:rPr>
        <w:t>4.</w:t>
      </w:r>
      <w:r w:rsidR="00DC41C1" w:rsidRPr="000043EA">
        <w:rPr>
          <w:b/>
          <w:sz w:val="20"/>
          <w:szCs w:val="20"/>
        </w:rPr>
        <w:tab/>
      </w:r>
      <w:r w:rsidR="00B04F47" w:rsidRPr="000043EA">
        <w:rPr>
          <w:b/>
          <w:sz w:val="20"/>
          <w:szCs w:val="20"/>
        </w:rPr>
        <w:t>In</w:t>
      </w:r>
      <w:r w:rsidR="00AF5D39" w:rsidRPr="000043EA">
        <w:rPr>
          <w:b/>
          <w:sz w:val="20"/>
          <w:szCs w:val="20"/>
        </w:rPr>
        <w:t>schrijvingsstaat</w:t>
      </w:r>
    </w:p>
    <w:p w:rsidR="002D2CB1" w:rsidRPr="000043EA" w:rsidRDefault="002D2CB1" w:rsidP="002D2CB1">
      <w:pPr>
        <w:jc w:val="both"/>
        <w:rPr>
          <w:sz w:val="20"/>
          <w:szCs w:val="20"/>
        </w:rPr>
      </w:pPr>
      <w:r w:rsidRPr="000043EA">
        <w:rPr>
          <w:sz w:val="20"/>
          <w:szCs w:val="20"/>
        </w:rPr>
        <w:t xml:space="preserve">Met behulp van </w:t>
      </w:r>
      <w:r w:rsidR="00B04F47" w:rsidRPr="000043EA">
        <w:rPr>
          <w:sz w:val="20"/>
          <w:szCs w:val="20"/>
        </w:rPr>
        <w:t>de</w:t>
      </w:r>
      <w:r w:rsidRPr="000043EA">
        <w:rPr>
          <w:sz w:val="20"/>
          <w:szCs w:val="20"/>
        </w:rPr>
        <w:t xml:space="preserve"> </w:t>
      </w:r>
      <w:r w:rsidRPr="000043EA">
        <w:rPr>
          <w:i/>
          <w:sz w:val="20"/>
          <w:szCs w:val="20"/>
        </w:rPr>
        <w:t>Inschrijvingssta</w:t>
      </w:r>
      <w:r w:rsidR="00AF5D39" w:rsidRPr="000043EA">
        <w:rPr>
          <w:i/>
          <w:sz w:val="20"/>
          <w:szCs w:val="20"/>
        </w:rPr>
        <w:t xml:space="preserve">at </w:t>
      </w:r>
      <w:r w:rsidR="00B04F47" w:rsidRPr="000043EA">
        <w:rPr>
          <w:sz w:val="20"/>
          <w:szCs w:val="20"/>
        </w:rPr>
        <w:t xml:space="preserve"> zoals die</w:t>
      </w:r>
      <w:r w:rsidRPr="000043EA">
        <w:rPr>
          <w:sz w:val="20"/>
          <w:szCs w:val="20"/>
        </w:rPr>
        <w:t xml:space="preserve"> </w:t>
      </w:r>
      <w:r w:rsidR="00AF5D39" w:rsidRPr="000043EA">
        <w:rPr>
          <w:sz w:val="20"/>
          <w:szCs w:val="20"/>
        </w:rPr>
        <w:t>bij het Bestek is</w:t>
      </w:r>
      <w:r w:rsidRPr="000043EA">
        <w:rPr>
          <w:sz w:val="20"/>
          <w:szCs w:val="20"/>
        </w:rPr>
        <w:t xml:space="preserve"> gevoegd, verstrekt inschrijver een ontleding van zijn inschrijvingssom</w:t>
      </w:r>
      <w:r w:rsidR="00B04F47" w:rsidRPr="000043EA">
        <w:rPr>
          <w:sz w:val="20"/>
          <w:szCs w:val="20"/>
        </w:rPr>
        <w:t>men</w:t>
      </w:r>
      <w:r w:rsidRPr="000043EA">
        <w:rPr>
          <w:sz w:val="20"/>
          <w:szCs w:val="20"/>
        </w:rPr>
        <w:t xml:space="preserve"> als hierboven bedoeld. Het bepaalde als bedoeld in artikel 01.01.03 en 01.01.04 van de Standaar</w:t>
      </w:r>
      <w:r w:rsidR="00555ECE" w:rsidRPr="000043EA">
        <w:rPr>
          <w:sz w:val="20"/>
          <w:szCs w:val="20"/>
        </w:rPr>
        <w:t>d RAW Bepalingen (Standaard 2015</w:t>
      </w:r>
      <w:r w:rsidRPr="000043EA">
        <w:rPr>
          <w:sz w:val="20"/>
          <w:szCs w:val="20"/>
        </w:rPr>
        <w:t>) is hierop van toepassing</w:t>
      </w:r>
      <w:r w:rsidR="00A764CC" w:rsidRPr="000043EA">
        <w:rPr>
          <w:sz w:val="20"/>
          <w:szCs w:val="20"/>
        </w:rPr>
        <w:t>.</w:t>
      </w:r>
    </w:p>
    <w:p w:rsidR="007A7BC0" w:rsidRPr="000043EA" w:rsidRDefault="007A7BC0" w:rsidP="002D2CB1">
      <w:pPr>
        <w:jc w:val="both"/>
        <w:rPr>
          <w:sz w:val="20"/>
          <w:szCs w:val="20"/>
        </w:rPr>
      </w:pPr>
    </w:p>
    <w:p w:rsidR="004A5B39" w:rsidRPr="000043EA" w:rsidRDefault="004123C3" w:rsidP="004123C3">
      <w:pPr>
        <w:ind w:left="851" w:hanging="851"/>
        <w:jc w:val="both"/>
        <w:rPr>
          <w:b/>
          <w:color w:val="0070C0"/>
          <w:sz w:val="20"/>
          <w:szCs w:val="20"/>
        </w:rPr>
      </w:pPr>
      <w:r w:rsidRPr="000043EA">
        <w:rPr>
          <w:b/>
          <w:color w:val="0070C0"/>
          <w:sz w:val="20"/>
          <w:szCs w:val="20"/>
        </w:rPr>
        <w:t>0.04.C</w:t>
      </w:r>
      <w:r w:rsidR="004A5B39" w:rsidRPr="000043EA">
        <w:rPr>
          <w:b/>
          <w:color w:val="0070C0"/>
          <w:sz w:val="20"/>
          <w:szCs w:val="20"/>
        </w:rPr>
        <w:tab/>
        <w:t>Gestanddoening inschrijving</w:t>
      </w:r>
      <w:r w:rsidR="00555ECE" w:rsidRPr="000043EA">
        <w:rPr>
          <w:b/>
          <w:color w:val="0070C0"/>
          <w:sz w:val="20"/>
          <w:szCs w:val="20"/>
        </w:rPr>
        <w:t xml:space="preserve"> (2.3</w:t>
      </w:r>
      <w:r w:rsidR="00397553" w:rsidRPr="000043EA">
        <w:rPr>
          <w:b/>
          <w:color w:val="0070C0"/>
          <w:sz w:val="20"/>
          <w:szCs w:val="20"/>
        </w:rPr>
        <w:t xml:space="preserve">0.1 </w:t>
      </w:r>
      <w:r w:rsidR="007D755A" w:rsidRPr="000043EA">
        <w:rPr>
          <w:b/>
          <w:color w:val="0070C0"/>
          <w:sz w:val="20"/>
          <w:szCs w:val="20"/>
        </w:rPr>
        <w:t>ARW 2016</w:t>
      </w:r>
      <w:r w:rsidR="00397553" w:rsidRPr="000043EA">
        <w:rPr>
          <w:b/>
          <w:color w:val="0070C0"/>
          <w:sz w:val="20"/>
          <w:szCs w:val="20"/>
        </w:rPr>
        <w:t>)</w:t>
      </w:r>
    </w:p>
    <w:p w:rsidR="004A5B39" w:rsidRPr="000043EA" w:rsidRDefault="004A5B39" w:rsidP="004A5B39">
      <w:pPr>
        <w:jc w:val="both"/>
        <w:rPr>
          <w:sz w:val="20"/>
          <w:szCs w:val="20"/>
        </w:rPr>
      </w:pPr>
    </w:p>
    <w:p w:rsidR="004A5B39" w:rsidRPr="000043EA" w:rsidRDefault="004A5B39" w:rsidP="004A5B39">
      <w:pPr>
        <w:jc w:val="both"/>
        <w:rPr>
          <w:sz w:val="20"/>
          <w:szCs w:val="20"/>
        </w:rPr>
      </w:pPr>
      <w:r w:rsidRPr="000043EA">
        <w:rPr>
          <w:sz w:val="20"/>
          <w:szCs w:val="20"/>
        </w:rPr>
        <w:t>Inschrijver dient zi</w:t>
      </w:r>
      <w:r w:rsidR="00024BA7" w:rsidRPr="000043EA">
        <w:rPr>
          <w:sz w:val="20"/>
          <w:szCs w:val="20"/>
        </w:rPr>
        <w:t xml:space="preserve">jn inschrijving tot ten minste </w:t>
      </w:r>
      <w:r w:rsidR="00151996" w:rsidRPr="000043EA">
        <w:rPr>
          <w:sz w:val="20"/>
          <w:szCs w:val="20"/>
        </w:rPr>
        <w:t>5</w:t>
      </w:r>
      <w:r w:rsidRPr="000043EA">
        <w:rPr>
          <w:sz w:val="20"/>
          <w:szCs w:val="20"/>
        </w:rPr>
        <w:t>0 dagen (gerekend vanaf de uiterste termijn voor het indienen van de inschrijvingen) gestand te doen. Aanbestedende dienst kan verzoeken de termijn van gestanddoening te verlengen.</w:t>
      </w:r>
    </w:p>
    <w:p w:rsidR="004A5B39" w:rsidRPr="000043EA" w:rsidRDefault="004A5B39" w:rsidP="004A5B39">
      <w:pPr>
        <w:jc w:val="both"/>
        <w:rPr>
          <w:sz w:val="20"/>
          <w:szCs w:val="20"/>
        </w:rPr>
      </w:pPr>
    </w:p>
    <w:p w:rsidR="004A5B39" w:rsidRPr="000043EA" w:rsidRDefault="004A5B39" w:rsidP="004A5B39">
      <w:pPr>
        <w:jc w:val="both"/>
        <w:rPr>
          <w:sz w:val="20"/>
          <w:szCs w:val="20"/>
        </w:rPr>
      </w:pPr>
      <w:r w:rsidRPr="000043EA">
        <w:rPr>
          <w:sz w:val="20"/>
          <w:szCs w:val="20"/>
        </w:rPr>
        <w:t>Voor zover nodig, gaat inschrijver</w:t>
      </w:r>
      <w:r w:rsidR="004123C3" w:rsidRPr="000043EA">
        <w:rPr>
          <w:sz w:val="20"/>
          <w:szCs w:val="20"/>
        </w:rPr>
        <w:t xml:space="preserve"> door inschrijving reeds</w:t>
      </w:r>
      <w:r w:rsidRPr="000043EA">
        <w:rPr>
          <w:sz w:val="20"/>
          <w:szCs w:val="20"/>
        </w:rPr>
        <w:t xml:space="preserve"> akkoord met verlenging van de gestanddo</w:t>
      </w:r>
      <w:r w:rsidRPr="000043EA">
        <w:rPr>
          <w:sz w:val="20"/>
          <w:szCs w:val="20"/>
        </w:rPr>
        <w:t>e</w:t>
      </w:r>
      <w:r w:rsidRPr="000043EA">
        <w:rPr>
          <w:sz w:val="20"/>
          <w:szCs w:val="20"/>
        </w:rPr>
        <w:t>ningster</w:t>
      </w:r>
      <w:r w:rsidR="004123C3" w:rsidRPr="000043EA">
        <w:rPr>
          <w:sz w:val="20"/>
          <w:szCs w:val="20"/>
        </w:rPr>
        <w:t>mijn met</w:t>
      </w:r>
      <w:r w:rsidRPr="000043EA">
        <w:rPr>
          <w:sz w:val="20"/>
          <w:szCs w:val="20"/>
        </w:rPr>
        <w:t xml:space="preserve"> 8 dagen na vonnis in kort geding, voor het geval door een (afgewezen) inschrijver  een kort geding wordt aangespannen tegen de gunningsbeslissing</w:t>
      </w:r>
      <w:r w:rsidR="00FF6112" w:rsidRPr="000043EA">
        <w:rPr>
          <w:sz w:val="20"/>
          <w:szCs w:val="20"/>
        </w:rPr>
        <w:t xml:space="preserve"> als bedoeld in paragraaf 0.07.A</w:t>
      </w:r>
      <w:r w:rsidRPr="000043EA">
        <w:rPr>
          <w:sz w:val="20"/>
          <w:szCs w:val="20"/>
        </w:rPr>
        <w:t>.</w:t>
      </w:r>
    </w:p>
    <w:p w:rsidR="004A5B39" w:rsidRPr="000043EA" w:rsidRDefault="004A5B39" w:rsidP="004A5B39">
      <w:pPr>
        <w:jc w:val="both"/>
        <w:rPr>
          <w:sz w:val="20"/>
          <w:szCs w:val="20"/>
        </w:rPr>
      </w:pPr>
    </w:p>
    <w:p w:rsidR="004A5B39" w:rsidRPr="000043EA" w:rsidRDefault="004123C3" w:rsidP="004123C3">
      <w:pPr>
        <w:ind w:left="851" w:hanging="851"/>
        <w:jc w:val="both"/>
        <w:rPr>
          <w:b/>
          <w:color w:val="0070C0"/>
          <w:sz w:val="20"/>
          <w:szCs w:val="20"/>
        </w:rPr>
      </w:pPr>
      <w:r w:rsidRPr="000043EA">
        <w:rPr>
          <w:b/>
          <w:color w:val="0070C0"/>
          <w:sz w:val="20"/>
          <w:szCs w:val="20"/>
        </w:rPr>
        <w:t>0.04.D</w:t>
      </w:r>
      <w:r w:rsidR="004A5B39" w:rsidRPr="000043EA">
        <w:rPr>
          <w:b/>
          <w:color w:val="0070C0"/>
          <w:sz w:val="20"/>
          <w:szCs w:val="20"/>
        </w:rPr>
        <w:tab/>
        <w:t>Inschrijven als samenwerkingsverband (combinatie)</w:t>
      </w:r>
    </w:p>
    <w:p w:rsidR="004A5B39" w:rsidRPr="000043EA" w:rsidRDefault="004A5B39" w:rsidP="004A5B39">
      <w:pPr>
        <w:jc w:val="both"/>
        <w:rPr>
          <w:sz w:val="20"/>
          <w:szCs w:val="20"/>
        </w:rPr>
      </w:pPr>
    </w:p>
    <w:p w:rsidR="004A5B39" w:rsidRPr="000043EA" w:rsidRDefault="004A5B39" w:rsidP="004A5B39">
      <w:pPr>
        <w:jc w:val="both"/>
        <w:rPr>
          <w:sz w:val="20"/>
          <w:szCs w:val="20"/>
        </w:rPr>
      </w:pPr>
      <w:r w:rsidRPr="000043EA">
        <w:rPr>
          <w:sz w:val="20"/>
          <w:szCs w:val="20"/>
        </w:rPr>
        <w:t>Inschrijven als samenwerkingsverband van ondernemingen (combinatie) is toegestaan</w:t>
      </w:r>
      <w:r w:rsidR="004123C3" w:rsidRPr="000043EA">
        <w:rPr>
          <w:sz w:val="20"/>
          <w:szCs w:val="20"/>
        </w:rPr>
        <w:t>.</w:t>
      </w:r>
      <w:r w:rsidRPr="000043EA">
        <w:rPr>
          <w:sz w:val="20"/>
          <w:szCs w:val="20"/>
        </w:rPr>
        <w:t xml:space="preserve"> Elk lid van het samenwerkingsverband is hoofdelijk aansprakelijk voor de juiste en volledige nakoming van de ve</w:t>
      </w:r>
      <w:r w:rsidRPr="000043EA">
        <w:rPr>
          <w:sz w:val="20"/>
          <w:szCs w:val="20"/>
        </w:rPr>
        <w:t>r</w:t>
      </w:r>
      <w:r w:rsidRPr="000043EA">
        <w:rPr>
          <w:sz w:val="20"/>
          <w:szCs w:val="20"/>
        </w:rPr>
        <w:t>plichtingen voortvloeiende uit de (te gunnen) opdracht.</w:t>
      </w:r>
    </w:p>
    <w:p w:rsidR="004A5B39" w:rsidRPr="000043EA" w:rsidRDefault="004A5B39" w:rsidP="004A5B39">
      <w:pPr>
        <w:jc w:val="both"/>
        <w:rPr>
          <w:sz w:val="20"/>
          <w:szCs w:val="20"/>
        </w:rPr>
      </w:pPr>
    </w:p>
    <w:p w:rsidR="004A5B39" w:rsidRPr="000043EA" w:rsidRDefault="004A5B39" w:rsidP="004A5B39">
      <w:pPr>
        <w:jc w:val="both"/>
        <w:rPr>
          <w:sz w:val="20"/>
          <w:szCs w:val="20"/>
        </w:rPr>
      </w:pPr>
      <w:r w:rsidRPr="000043EA">
        <w:rPr>
          <w:sz w:val="20"/>
          <w:szCs w:val="20"/>
        </w:rPr>
        <w:t xml:space="preserve">Ingeval van inschrijving als samenwerkingsverband, dient in </w:t>
      </w:r>
      <w:r w:rsidR="00555ECE" w:rsidRPr="000043EA">
        <w:rPr>
          <w:sz w:val="20"/>
          <w:szCs w:val="20"/>
        </w:rPr>
        <w:t xml:space="preserve">deel I, vraag </w:t>
      </w:r>
      <w:r w:rsidR="00555ECE" w:rsidRPr="000043EA">
        <w:rPr>
          <w:i/>
          <w:sz w:val="20"/>
          <w:szCs w:val="20"/>
        </w:rPr>
        <w:t>Wijze van deelneming</w:t>
      </w:r>
      <w:r w:rsidR="00555ECE" w:rsidRPr="000043EA">
        <w:rPr>
          <w:sz w:val="20"/>
          <w:szCs w:val="20"/>
        </w:rPr>
        <w:t xml:space="preserve">, van </w:t>
      </w:r>
      <w:r w:rsidR="00FF53C2" w:rsidRPr="000043EA">
        <w:rPr>
          <w:sz w:val="20"/>
          <w:szCs w:val="20"/>
        </w:rPr>
        <w:t>het</w:t>
      </w:r>
      <w:r w:rsidR="00555ECE" w:rsidRPr="000043EA">
        <w:rPr>
          <w:sz w:val="20"/>
          <w:szCs w:val="20"/>
        </w:rPr>
        <w:t xml:space="preserve"> </w:t>
      </w:r>
      <w:r w:rsidR="00DC1CE5" w:rsidRPr="000043EA">
        <w:rPr>
          <w:sz w:val="20"/>
          <w:szCs w:val="20"/>
        </w:rPr>
        <w:t xml:space="preserve">Uniform Europees Aanbestedingsdocument </w:t>
      </w:r>
      <w:r w:rsidRPr="000043EA">
        <w:rPr>
          <w:sz w:val="20"/>
          <w:szCs w:val="20"/>
        </w:rPr>
        <w:t>te worden aangegeven wie als de gevolmachtigde van het samenwerkingsverband optreedt (= penvoerder)</w:t>
      </w:r>
      <w:r w:rsidR="004123C3" w:rsidRPr="000043EA">
        <w:rPr>
          <w:sz w:val="20"/>
          <w:szCs w:val="20"/>
        </w:rPr>
        <w:t>. Deze penvoerder is daarmee de gevolmac</w:t>
      </w:r>
      <w:r w:rsidR="004123C3" w:rsidRPr="000043EA">
        <w:rPr>
          <w:sz w:val="20"/>
          <w:szCs w:val="20"/>
        </w:rPr>
        <w:t>h</w:t>
      </w:r>
      <w:r w:rsidR="004123C3" w:rsidRPr="000043EA">
        <w:rPr>
          <w:sz w:val="20"/>
          <w:szCs w:val="20"/>
        </w:rPr>
        <w:t>tigde van het samenwerkingsverband</w:t>
      </w:r>
      <w:r w:rsidRPr="000043EA">
        <w:rPr>
          <w:sz w:val="20"/>
          <w:szCs w:val="20"/>
        </w:rPr>
        <w:t xml:space="preserve"> tijdens de aanbestedingsprocedure en tijdens</w:t>
      </w:r>
      <w:r w:rsidR="006D4E8E" w:rsidRPr="000043EA">
        <w:rPr>
          <w:sz w:val="20"/>
          <w:szCs w:val="20"/>
        </w:rPr>
        <w:t xml:space="preserve"> de uitvoering van de opdracht.</w:t>
      </w:r>
    </w:p>
    <w:p w:rsidR="004A5B39" w:rsidRPr="000043EA" w:rsidRDefault="004A5B39" w:rsidP="004A5B39">
      <w:pPr>
        <w:jc w:val="both"/>
        <w:rPr>
          <w:sz w:val="20"/>
          <w:szCs w:val="20"/>
        </w:rPr>
      </w:pPr>
    </w:p>
    <w:p w:rsidR="004A5B39" w:rsidRPr="000043EA" w:rsidRDefault="004123C3" w:rsidP="004A5B39">
      <w:pPr>
        <w:jc w:val="both"/>
        <w:rPr>
          <w:sz w:val="20"/>
          <w:szCs w:val="20"/>
        </w:rPr>
      </w:pPr>
      <w:r w:rsidRPr="000043EA">
        <w:rPr>
          <w:sz w:val="20"/>
          <w:szCs w:val="20"/>
        </w:rPr>
        <w:t xml:space="preserve">Door ondertekening van </w:t>
      </w:r>
      <w:r w:rsidR="00FF53C2" w:rsidRPr="000043EA">
        <w:rPr>
          <w:sz w:val="20"/>
          <w:szCs w:val="20"/>
        </w:rPr>
        <w:t>het</w:t>
      </w:r>
      <w:r w:rsidRPr="000043EA">
        <w:rPr>
          <w:sz w:val="20"/>
          <w:szCs w:val="20"/>
        </w:rPr>
        <w:t xml:space="preserve"> </w:t>
      </w:r>
      <w:r w:rsidR="00DC1CE5" w:rsidRPr="000043EA">
        <w:rPr>
          <w:sz w:val="20"/>
          <w:szCs w:val="20"/>
        </w:rPr>
        <w:t>Uniform Europees Aanbestedingsdocument</w:t>
      </w:r>
      <w:r w:rsidR="004A5B39" w:rsidRPr="000043EA">
        <w:rPr>
          <w:sz w:val="20"/>
          <w:szCs w:val="20"/>
        </w:rPr>
        <w:t>, die door elk lid van het s</w:t>
      </w:r>
      <w:r w:rsidR="004A5B39" w:rsidRPr="000043EA">
        <w:rPr>
          <w:sz w:val="20"/>
          <w:szCs w:val="20"/>
        </w:rPr>
        <w:t>a</w:t>
      </w:r>
      <w:r w:rsidR="004A5B39" w:rsidRPr="000043EA">
        <w:rPr>
          <w:sz w:val="20"/>
          <w:szCs w:val="20"/>
        </w:rPr>
        <w:t>menwerkingsverband moet worden ingediend, verklaren alle leden van het samenwerkingsverband zich met het bovenstaande akkoord.</w:t>
      </w:r>
    </w:p>
    <w:p w:rsidR="004A5B39" w:rsidRPr="000043EA" w:rsidRDefault="004A5B39" w:rsidP="004A5B39">
      <w:pPr>
        <w:jc w:val="both"/>
        <w:rPr>
          <w:sz w:val="20"/>
          <w:szCs w:val="20"/>
        </w:rPr>
      </w:pPr>
    </w:p>
    <w:p w:rsidR="004A5B39" w:rsidRPr="000043EA" w:rsidRDefault="004A5B39" w:rsidP="004A5B39">
      <w:pPr>
        <w:jc w:val="both"/>
        <w:rPr>
          <w:sz w:val="20"/>
          <w:szCs w:val="20"/>
        </w:rPr>
      </w:pPr>
      <w:r w:rsidRPr="000043EA">
        <w:rPr>
          <w:sz w:val="20"/>
          <w:szCs w:val="20"/>
        </w:rPr>
        <w:t>Wijzigingen in de samenstelling van het samenwerkingsverband zijn na inschrijving niet toegestaan</w:t>
      </w:r>
      <w:r w:rsidR="00151996" w:rsidRPr="000043EA">
        <w:rPr>
          <w:sz w:val="20"/>
          <w:szCs w:val="20"/>
        </w:rPr>
        <w:t>.</w:t>
      </w:r>
    </w:p>
    <w:p w:rsidR="007A7BC0" w:rsidRPr="000043EA" w:rsidRDefault="007A7BC0" w:rsidP="004A5B39">
      <w:pPr>
        <w:jc w:val="both"/>
        <w:rPr>
          <w:sz w:val="20"/>
          <w:szCs w:val="20"/>
        </w:rPr>
      </w:pPr>
    </w:p>
    <w:p w:rsidR="00C977E6" w:rsidRPr="000043EA" w:rsidRDefault="00C977E6">
      <w:pPr>
        <w:rPr>
          <w:b/>
          <w:color w:val="0070C0"/>
          <w:sz w:val="20"/>
          <w:szCs w:val="20"/>
        </w:rPr>
      </w:pPr>
      <w:r w:rsidRPr="000043EA">
        <w:rPr>
          <w:b/>
          <w:color w:val="0070C0"/>
          <w:sz w:val="20"/>
          <w:szCs w:val="20"/>
        </w:rPr>
        <w:br w:type="page"/>
      </w:r>
    </w:p>
    <w:p w:rsidR="004A5B39" w:rsidRPr="000043EA" w:rsidRDefault="00191FBB" w:rsidP="004123C3">
      <w:pPr>
        <w:ind w:left="851" w:hanging="851"/>
        <w:jc w:val="both"/>
        <w:rPr>
          <w:b/>
          <w:color w:val="0070C0"/>
          <w:sz w:val="20"/>
          <w:szCs w:val="20"/>
        </w:rPr>
      </w:pPr>
      <w:r w:rsidRPr="000043EA">
        <w:rPr>
          <w:b/>
          <w:color w:val="0070C0"/>
          <w:sz w:val="20"/>
          <w:szCs w:val="20"/>
        </w:rPr>
        <w:lastRenderedPageBreak/>
        <w:t>0.04.</w:t>
      </w:r>
      <w:r w:rsidR="00341953" w:rsidRPr="000043EA">
        <w:rPr>
          <w:b/>
          <w:color w:val="0070C0"/>
          <w:sz w:val="20"/>
          <w:szCs w:val="20"/>
        </w:rPr>
        <w:t>E</w:t>
      </w:r>
      <w:r w:rsidR="004A5B39" w:rsidRPr="000043EA">
        <w:rPr>
          <w:b/>
          <w:color w:val="0070C0"/>
          <w:sz w:val="20"/>
          <w:szCs w:val="20"/>
        </w:rPr>
        <w:t xml:space="preserve"> </w:t>
      </w:r>
      <w:r w:rsidR="004123C3" w:rsidRPr="000043EA">
        <w:rPr>
          <w:b/>
          <w:color w:val="0070C0"/>
          <w:sz w:val="20"/>
          <w:szCs w:val="20"/>
        </w:rPr>
        <w:tab/>
      </w:r>
      <w:r w:rsidR="004A5B39" w:rsidRPr="000043EA">
        <w:rPr>
          <w:b/>
          <w:color w:val="0070C0"/>
          <w:sz w:val="20"/>
          <w:szCs w:val="20"/>
        </w:rPr>
        <w:t>Overige voorwaarden aan inschrijving</w:t>
      </w:r>
    </w:p>
    <w:p w:rsidR="004A5B39" w:rsidRPr="000043EA" w:rsidRDefault="004A5B39" w:rsidP="004A5B39">
      <w:pPr>
        <w:jc w:val="both"/>
        <w:rPr>
          <w:sz w:val="20"/>
          <w:szCs w:val="20"/>
        </w:rPr>
      </w:pPr>
    </w:p>
    <w:p w:rsidR="004A5B39" w:rsidRPr="000043EA" w:rsidRDefault="004A5B39" w:rsidP="004A5B39">
      <w:pPr>
        <w:ind w:left="567" w:hanging="567"/>
        <w:jc w:val="both"/>
        <w:rPr>
          <w:sz w:val="20"/>
          <w:szCs w:val="20"/>
        </w:rPr>
      </w:pPr>
      <w:r w:rsidRPr="000043EA">
        <w:rPr>
          <w:sz w:val="20"/>
          <w:szCs w:val="20"/>
        </w:rPr>
        <w:t>1.</w:t>
      </w:r>
      <w:r w:rsidRPr="000043EA">
        <w:rPr>
          <w:sz w:val="20"/>
          <w:szCs w:val="20"/>
        </w:rPr>
        <w:tab/>
        <w:t xml:space="preserve">Door in te schrijven stemt </w:t>
      </w:r>
      <w:r w:rsidR="004123C3" w:rsidRPr="000043EA">
        <w:rPr>
          <w:sz w:val="20"/>
          <w:szCs w:val="20"/>
        </w:rPr>
        <w:t>inschrijver in met de procedure,</w:t>
      </w:r>
      <w:r w:rsidRPr="000043EA">
        <w:rPr>
          <w:sz w:val="20"/>
          <w:szCs w:val="20"/>
        </w:rPr>
        <w:t xml:space="preserve"> alsmede met de inhoud, bepalingen, technische specificaties en uitvoeringsvoorwaarden zoals neergelegd in </w:t>
      </w:r>
      <w:r w:rsidR="004123C3" w:rsidRPr="000043EA">
        <w:rPr>
          <w:sz w:val="20"/>
          <w:szCs w:val="20"/>
        </w:rPr>
        <w:t>de aankondiging en het Bestek met bijlagen</w:t>
      </w:r>
      <w:r w:rsidRPr="000043EA">
        <w:rPr>
          <w:sz w:val="20"/>
          <w:szCs w:val="20"/>
        </w:rPr>
        <w:t>.</w:t>
      </w:r>
    </w:p>
    <w:p w:rsidR="004A5B39" w:rsidRPr="000043EA" w:rsidRDefault="004A5B39" w:rsidP="004A5B39">
      <w:pPr>
        <w:ind w:left="567" w:hanging="567"/>
        <w:jc w:val="both"/>
        <w:rPr>
          <w:sz w:val="20"/>
          <w:szCs w:val="20"/>
        </w:rPr>
      </w:pPr>
      <w:r w:rsidRPr="000043EA">
        <w:rPr>
          <w:sz w:val="20"/>
          <w:szCs w:val="20"/>
        </w:rPr>
        <w:t>2.</w:t>
      </w:r>
      <w:r w:rsidRPr="000043EA">
        <w:rPr>
          <w:sz w:val="20"/>
          <w:szCs w:val="20"/>
        </w:rPr>
        <w:tab/>
        <w:t>Een onderneming kan slechts eenmaal inschrijven. Hetzij als zelfstandig inschrijver, hetzij als lid van een samenwerkingsverband.</w:t>
      </w:r>
      <w:r w:rsidR="00901138" w:rsidRPr="000043EA">
        <w:rPr>
          <w:sz w:val="20"/>
          <w:szCs w:val="20"/>
        </w:rPr>
        <w:t xml:space="preserve"> Indien een inschrijver inschrijft als zelfstandig inschrijver of als lid van een samenwerkingsverband, mag hij niet tevens inschrijven als onderaannemer van een andere zelfstandig inschrijver of samenwerkingsverband.</w:t>
      </w:r>
    </w:p>
    <w:p w:rsidR="004A5B39" w:rsidRPr="000043EA" w:rsidRDefault="004A5B39" w:rsidP="004A5B39">
      <w:pPr>
        <w:ind w:left="567" w:hanging="567"/>
        <w:jc w:val="both"/>
        <w:rPr>
          <w:sz w:val="20"/>
          <w:szCs w:val="20"/>
        </w:rPr>
      </w:pPr>
      <w:r w:rsidRPr="000043EA">
        <w:rPr>
          <w:sz w:val="20"/>
          <w:szCs w:val="20"/>
        </w:rPr>
        <w:t>3.</w:t>
      </w:r>
      <w:r w:rsidRPr="000043EA">
        <w:rPr>
          <w:sz w:val="20"/>
          <w:szCs w:val="20"/>
        </w:rPr>
        <w:tab/>
        <w:t xml:space="preserve">Het bepaalde in voorwaarde 2 geldt eveneens voor ondernemingen die deel uitmaken van een groep als bedoeld in artikel </w:t>
      </w:r>
      <w:r w:rsidR="00901138" w:rsidRPr="000043EA">
        <w:rPr>
          <w:sz w:val="20"/>
          <w:szCs w:val="20"/>
        </w:rPr>
        <w:t xml:space="preserve">2:24 a en </w:t>
      </w:r>
      <w:r w:rsidRPr="000043EA">
        <w:rPr>
          <w:sz w:val="20"/>
          <w:szCs w:val="20"/>
        </w:rPr>
        <w:t>2:24b BW. Slechts één onderneming uit die groep kan i</w:t>
      </w:r>
      <w:r w:rsidRPr="000043EA">
        <w:rPr>
          <w:sz w:val="20"/>
          <w:szCs w:val="20"/>
        </w:rPr>
        <w:t>n</w:t>
      </w:r>
      <w:r w:rsidRPr="000043EA">
        <w:rPr>
          <w:sz w:val="20"/>
          <w:szCs w:val="20"/>
        </w:rPr>
        <w:t>schrijven als zelfstandig inschrijver, als lid van een samenwerkingsverband of als onderaa</w:t>
      </w:r>
      <w:r w:rsidRPr="000043EA">
        <w:rPr>
          <w:sz w:val="20"/>
          <w:szCs w:val="20"/>
        </w:rPr>
        <w:t>n</w:t>
      </w:r>
      <w:r w:rsidRPr="000043EA">
        <w:rPr>
          <w:sz w:val="20"/>
          <w:szCs w:val="20"/>
        </w:rPr>
        <w:t>nemer, tenzij die ondernemingen uit dezelfde groep</w:t>
      </w:r>
      <w:r w:rsidR="00901138" w:rsidRPr="000043EA">
        <w:rPr>
          <w:sz w:val="20"/>
          <w:szCs w:val="20"/>
        </w:rPr>
        <w:t>, op</w:t>
      </w:r>
      <w:r w:rsidR="00124C14" w:rsidRPr="000043EA">
        <w:rPr>
          <w:sz w:val="20"/>
          <w:szCs w:val="20"/>
        </w:rPr>
        <w:t xml:space="preserve"> eerste verzoek van de aanbestedende dienst,</w:t>
      </w:r>
      <w:r w:rsidRPr="000043EA">
        <w:rPr>
          <w:sz w:val="20"/>
          <w:szCs w:val="20"/>
        </w:rPr>
        <w:t xml:space="preserve"> aantonen dat zij zelfstandig, dat wil zeggen volledig onafhankelijk en zonder wetenschap van het ter zake relevante marktge</w:t>
      </w:r>
      <w:r w:rsidR="006D4E8E" w:rsidRPr="000043EA">
        <w:rPr>
          <w:sz w:val="20"/>
          <w:szCs w:val="20"/>
        </w:rPr>
        <w:t>drag van de ander, inschrijven.</w:t>
      </w:r>
    </w:p>
    <w:p w:rsidR="004A5B39" w:rsidRPr="000043EA" w:rsidRDefault="004A5B39" w:rsidP="004A5B39">
      <w:pPr>
        <w:ind w:left="567" w:hanging="567"/>
        <w:jc w:val="both"/>
        <w:rPr>
          <w:sz w:val="20"/>
          <w:szCs w:val="20"/>
        </w:rPr>
      </w:pPr>
      <w:r w:rsidRPr="000043EA">
        <w:rPr>
          <w:sz w:val="20"/>
          <w:szCs w:val="20"/>
        </w:rPr>
        <w:tab/>
        <w:t>Verschillende ondernemingen uit een groep mogen uiteraard wel gezamenlijk inschrijven als samenwerkingsverband</w:t>
      </w:r>
      <w:r w:rsidR="004123C3" w:rsidRPr="000043EA">
        <w:rPr>
          <w:sz w:val="20"/>
          <w:szCs w:val="20"/>
        </w:rPr>
        <w:t xml:space="preserve"> (combinatie)</w:t>
      </w:r>
      <w:r w:rsidRPr="000043EA">
        <w:rPr>
          <w:sz w:val="20"/>
          <w:szCs w:val="20"/>
        </w:rPr>
        <w:t>.</w:t>
      </w:r>
    </w:p>
    <w:p w:rsidR="004A5B39" w:rsidRPr="000043EA" w:rsidRDefault="004A5B39" w:rsidP="004A5B39">
      <w:pPr>
        <w:ind w:left="567" w:hanging="567"/>
        <w:jc w:val="both"/>
        <w:rPr>
          <w:sz w:val="20"/>
          <w:szCs w:val="20"/>
        </w:rPr>
      </w:pPr>
      <w:r w:rsidRPr="000043EA">
        <w:rPr>
          <w:sz w:val="20"/>
          <w:szCs w:val="20"/>
        </w:rPr>
        <w:t>4.</w:t>
      </w:r>
      <w:r w:rsidRPr="000043EA">
        <w:rPr>
          <w:sz w:val="20"/>
          <w:szCs w:val="20"/>
        </w:rPr>
        <w:tab/>
        <w:t xml:space="preserve">Aanbestedende dienst accepteert uitsluitend reële inschrijvingen. </w:t>
      </w:r>
    </w:p>
    <w:p w:rsidR="004A5B39" w:rsidRPr="000043EA" w:rsidRDefault="004A5B39" w:rsidP="004A5B39">
      <w:pPr>
        <w:ind w:left="567" w:hanging="567"/>
        <w:jc w:val="both"/>
        <w:rPr>
          <w:sz w:val="20"/>
          <w:szCs w:val="20"/>
        </w:rPr>
      </w:pPr>
      <w:r w:rsidRPr="000043EA">
        <w:rPr>
          <w:sz w:val="20"/>
          <w:szCs w:val="20"/>
        </w:rPr>
        <w:t>5.</w:t>
      </w:r>
      <w:r w:rsidRPr="000043EA">
        <w:rPr>
          <w:sz w:val="20"/>
          <w:szCs w:val="20"/>
        </w:rPr>
        <w:tab/>
        <w:t xml:space="preserve">De in te dienen documenten als bedoeld in paragraaf </w:t>
      </w:r>
      <w:r w:rsidR="004123C3" w:rsidRPr="000043EA">
        <w:rPr>
          <w:sz w:val="20"/>
          <w:szCs w:val="20"/>
        </w:rPr>
        <w:t xml:space="preserve">0.04.B </w:t>
      </w:r>
      <w:r w:rsidRPr="000043EA">
        <w:rPr>
          <w:sz w:val="20"/>
          <w:szCs w:val="20"/>
        </w:rPr>
        <w:t xml:space="preserve">en </w:t>
      </w:r>
      <w:r w:rsidR="004123C3" w:rsidRPr="000043EA">
        <w:rPr>
          <w:sz w:val="20"/>
          <w:szCs w:val="20"/>
        </w:rPr>
        <w:t>0.07.</w:t>
      </w:r>
      <w:r w:rsidR="009158DF" w:rsidRPr="000043EA">
        <w:rPr>
          <w:sz w:val="20"/>
          <w:szCs w:val="20"/>
        </w:rPr>
        <w:t>A sub a</w:t>
      </w:r>
      <w:r w:rsidRPr="000043EA">
        <w:rPr>
          <w:sz w:val="20"/>
          <w:szCs w:val="20"/>
        </w:rPr>
        <w:t xml:space="preserve"> dienen te zijn opgesteld in de Nederlandse taal. Uitsluitend ingeval die documenten in origineel zijn opgesteld in een andere taal, mogen die documenten in een andere taal worden verstrekt, mits vergezeld van een door een erkend vertaalbureau opgestelde vertaling in het Nederlands.</w:t>
      </w:r>
    </w:p>
    <w:p w:rsidR="004A5B39" w:rsidRPr="000043EA" w:rsidRDefault="004A5B39" w:rsidP="004A5B39">
      <w:pPr>
        <w:ind w:left="567" w:hanging="567"/>
        <w:jc w:val="both"/>
        <w:rPr>
          <w:sz w:val="20"/>
          <w:szCs w:val="20"/>
        </w:rPr>
      </w:pPr>
      <w:r w:rsidRPr="000043EA">
        <w:rPr>
          <w:sz w:val="20"/>
          <w:szCs w:val="20"/>
        </w:rPr>
        <w:t>6.</w:t>
      </w:r>
      <w:r w:rsidRPr="000043EA">
        <w:rPr>
          <w:sz w:val="20"/>
          <w:szCs w:val="20"/>
        </w:rPr>
        <w:tab/>
        <w:t xml:space="preserve">Alle </w:t>
      </w:r>
      <w:r w:rsidR="004123C3" w:rsidRPr="000043EA">
        <w:rPr>
          <w:sz w:val="20"/>
          <w:szCs w:val="20"/>
        </w:rPr>
        <w:t>documenten</w:t>
      </w:r>
      <w:r w:rsidRPr="000043EA">
        <w:rPr>
          <w:sz w:val="20"/>
          <w:szCs w:val="20"/>
        </w:rPr>
        <w:t xml:space="preserve"> die in het kader van deze aanbesteding door inschrijver ondertekend moeten worden, dienen re</w:t>
      </w:r>
      <w:r w:rsidR="006D4E8E" w:rsidRPr="000043EA">
        <w:rPr>
          <w:sz w:val="20"/>
          <w:szCs w:val="20"/>
        </w:rPr>
        <w:t>chtsgeldig te zijn ondertekend.</w:t>
      </w:r>
    </w:p>
    <w:p w:rsidR="004A5B39" w:rsidRPr="000043EA" w:rsidRDefault="004A5B39" w:rsidP="004A5B39">
      <w:pPr>
        <w:ind w:left="567" w:hanging="567"/>
        <w:jc w:val="both"/>
        <w:rPr>
          <w:sz w:val="20"/>
          <w:szCs w:val="20"/>
        </w:rPr>
      </w:pPr>
      <w:r w:rsidRPr="000043EA">
        <w:rPr>
          <w:sz w:val="20"/>
          <w:szCs w:val="20"/>
        </w:rPr>
        <w:t>7.</w:t>
      </w:r>
      <w:r w:rsidRPr="000043EA">
        <w:rPr>
          <w:sz w:val="20"/>
          <w:szCs w:val="20"/>
        </w:rPr>
        <w:tab/>
        <w:t xml:space="preserve">Inschrijver dient </w:t>
      </w:r>
      <w:r w:rsidR="004123C3" w:rsidRPr="000043EA">
        <w:rPr>
          <w:sz w:val="20"/>
          <w:szCs w:val="20"/>
        </w:rPr>
        <w:t>het Bestek met bijlagen en de in het kader van deze aanbesteding ontvangen correspondentie</w:t>
      </w:r>
      <w:r w:rsidRPr="000043EA">
        <w:rPr>
          <w:sz w:val="20"/>
          <w:szCs w:val="20"/>
        </w:rPr>
        <w:t xml:space="preserve"> vertrouwelijk te behandelen en mag deze uitsluitend aan derden ter inzage g</w:t>
      </w:r>
      <w:r w:rsidRPr="000043EA">
        <w:rPr>
          <w:sz w:val="20"/>
          <w:szCs w:val="20"/>
        </w:rPr>
        <w:t>e</w:t>
      </w:r>
      <w:r w:rsidRPr="000043EA">
        <w:rPr>
          <w:sz w:val="20"/>
          <w:szCs w:val="20"/>
        </w:rPr>
        <w:t>geven voor zover zulks voor het doen van een inschrijving noodzakelijk is.</w:t>
      </w:r>
    </w:p>
    <w:p w:rsidR="004A5B39" w:rsidRPr="000043EA" w:rsidRDefault="004A5B39" w:rsidP="004A5B39">
      <w:pPr>
        <w:ind w:left="567" w:hanging="567"/>
        <w:jc w:val="both"/>
        <w:rPr>
          <w:sz w:val="20"/>
          <w:szCs w:val="20"/>
        </w:rPr>
      </w:pPr>
      <w:r w:rsidRPr="000043EA">
        <w:rPr>
          <w:sz w:val="20"/>
          <w:szCs w:val="20"/>
        </w:rPr>
        <w:tab/>
        <w:t>Alle door de inschrijver als onderdeel van de inschrijving aangeboden informatie en document</w:t>
      </w:r>
      <w:r w:rsidRPr="000043EA">
        <w:rPr>
          <w:sz w:val="20"/>
          <w:szCs w:val="20"/>
        </w:rPr>
        <w:t>a</w:t>
      </w:r>
      <w:r w:rsidRPr="000043EA">
        <w:rPr>
          <w:sz w:val="20"/>
          <w:szCs w:val="20"/>
        </w:rPr>
        <w:t>tie wordt eigendom van aanbestedende dienst en wordt niet geretourneerd.</w:t>
      </w:r>
    </w:p>
    <w:p w:rsidR="004A5B39" w:rsidRPr="000043EA" w:rsidRDefault="004A5B39" w:rsidP="004A5B39">
      <w:pPr>
        <w:ind w:left="567" w:hanging="567"/>
        <w:jc w:val="both"/>
        <w:rPr>
          <w:sz w:val="20"/>
          <w:szCs w:val="20"/>
        </w:rPr>
      </w:pPr>
      <w:r w:rsidRPr="000043EA">
        <w:rPr>
          <w:sz w:val="20"/>
          <w:szCs w:val="20"/>
        </w:rPr>
        <w:t>8.</w:t>
      </w:r>
      <w:r w:rsidRPr="000043EA">
        <w:rPr>
          <w:sz w:val="20"/>
          <w:szCs w:val="20"/>
        </w:rPr>
        <w:tab/>
        <w:t xml:space="preserve">Op de opdracht zijn uitsluitend de </w:t>
      </w:r>
      <w:r w:rsidR="004123C3" w:rsidRPr="000043EA">
        <w:rPr>
          <w:sz w:val="20"/>
          <w:szCs w:val="20"/>
        </w:rPr>
        <w:t xml:space="preserve">in het Bestek genoemde </w:t>
      </w:r>
      <w:r w:rsidRPr="000043EA">
        <w:rPr>
          <w:sz w:val="20"/>
          <w:szCs w:val="20"/>
        </w:rPr>
        <w:t>voorwaarden van toepassing. Op de inschrijving verklaart inschrijver geen (eigen) voorwaarden van toepassing; deze worden reeds hierbij voor alsdan uitdrukkelijk van de hand gewezen.</w:t>
      </w:r>
    </w:p>
    <w:p w:rsidR="004A5B39" w:rsidRPr="000043EA" w:rsidRDefault="004A5B39" w:rsidP="004A5B39">
      <w:pPr>
        <w:ind w:left="567" w:hanging="567"/>
        <w:jc w:val="both"/>
        <w:rPr>
          <w:sz w:val="20"/>
          <w:szCs w:val="20"/>
        </w:rPr>
      </w:pPr>
      <w:r w:rsidRPr="000043EA">
        <w:rPr>
          <w:sz w:val="20"/>
          <w:szCs w:val="20"/>
        </w:rPr>
        <w:t>9.</w:t>
      </w:r>
      <w:r w:rsidRPr="000043EA">
        <w:rPr>
          <w:sz w:val="20"/>
          <w:szCs w:val="20"/>
        </w:rPr>
        <w:tab/>
        <w:t xml:space="preserve">Het indienen van </w:t>
      </w:r>
      <w:r w:rsidR="00124C14" w:rsidRPr="000043EA">
        <w:rPr>
          <w:sz w:val="20"/>
          <w:szCs w:val="20"/>
        </w:rPr>
        <w:t>zogenoemde '</w:t>
      </w:r>
      <w:r w:rsidRPr="000043EA">
        <w:rPr>
          <w:sz w:val="20"/>
          <w:szCs w:val="20"/>
        </w:rPr>
        <w:t xml:space="preserve">varianten </w:t>
      </w:r>
      <w:r w:rsidR="00124C14" w:rsidRPr="000043EA">
        <w:rPr>
          <w:sz w:val="20"/>
          <w:szCs w:val="20"/>
        </w:rPr>
        <w:t xml:space="preserve">van de inschrijver' </w:t>
      </w:r>
      <w:r w:rsidR="009B45C1" w:rsidRPr="000043EA">
        <w:rPr>
          <w:sz w:val="20"/>
          <w:szCs w:val="20"/>
        </w:rPr>
        <w:t>(als bedoeld in artikel 2.2</w:t>
      </w:r>
      <w:r w:rsidR="0016226B" w:rsidRPr="000043EA">
        <w:rPr>
          <w:sz w:val="20"/>
          <w:szCs w:val="20"/>
        </w:rPr>
        <w:t xml:space="preserve">8 </w:t>
      </w:r>
      <w:r w:rsidR="007D755A" w:rsidRPr="000043EA">
        <w:rPr>
          <w:sz w:val="20"/>
          <w:szCs w:val="20"/>
        </w:rPr>
        <w:t>ARW 2016</w:t>
      </w:r>
      <w:r w:rsidR="0016226B" w:rsidRPr="000043EA">
        <w:rPr>
          <w:sz w:val="20"/>
          <w:szCs w:val="20"/>
        </w:rPr>
        <w:t xml:space="preserve">) </w:t>
      </w:r>
      <w:r w:rsidRPr="000043EA">
        <w:rPr>
          <w:sz w:val="20"/>
          <w:szCs w:val="20"/>
        </w:rPr>
        <w:t>is niet toegestaan.</w:t>
      </w:r>
      <w:r w:rsidR="00124C14" w:rsidRPr="000043EA">
        <w:rPr>
          <w:sz w:val="20"/>
          <w:szCs w:val="20"/>
        </w:rPr>
        <w:t xml:space="preserve"> Wel dient ingeschreven te worden op de 'Varianten van de aanbest</w:t>
      </w:r>
      <w:r w:rsidR="00124C14" w:rsidRPr="000043EA">
        <w:rPr>
          <w:sz w:val="20"/>
          <w:szCs w:val="20"/>
        </w:rPr>
        <w:t>e</w:t>
      </w:r>
      <w:r w:rsidR="00124C14" w:rsidRPr="000043EA">
        <w:rPr>
          <w:sz w:val="20"/>
          <w:szCs w:val="20"/>
        </w:rPr>
        <w:t>dende dienst'</w:t>
      </w:r>
      <w:r w:rsidR="009B45C1" w:rsidRPr="000043EA">
        <w:rPr>
          <w:sz w:val="20"/>
          <w:szCs w:val="20"/>
        </w:rPr>
        <w:t xml:space="preserve"> (als bedoeld in artikel 2.2</w:t>
      </w:r>
      <w:r w:rsidR="0016226B" w:rsidRPr="000043EA">
        <w:rPr>
          <w:sz w:val="20"/>
          <w:szCs w:val="20"/>
        </w:rPr>
        <w:t xml:space="preserve">9 </w:t>
      </w:r>
      <w:r w:rsidR="007D755A" w:rsidRPr="000043EA">
        <w:rPr>
          <w:sz w:val="20"/>
          <w:szCs w:val="20"/>
        </w:rPr>
        <w:t xml:space="preserve">ARW </w:t>
      </w:r>
      <w:r w:rsidR="006D4E8E" w:rsidRPr="000043EA">
        <w:rPr>
          <w:sz w:val="20"/>
          <w:szCs w:val="20"/>
        </w:rPr>
        <w:t>2016).</w:t>
      </w:r>
    </w:p>
    <w:p w:rsidR="004A5B39" w:rsidRPr="000043EA" w:rsidRDefault="004A5B39" w:rsidP="004A5B39">
      <w:pPr>
        <w:ind w:left="567" w:hanging="567"/>
        <w:jc w:val="both"/>
        <w:rPr>
          <w:sz w:val="20"/>
          <w:szCs w:val="20"/>
        </w:rPr>
      </w:pPr>
      <w:r w:rsidRPr="000043EA">
        <w:rPr>
          <w:sz w:val="20"/>
          <w:szCs w:val="20"/>
        </w:rPr>
        <w:t>1</w:t>
      </w:r>
      <w:r w:rsidR="00610814" w:rsidRPr="000043EA">
        <w:rPr>
          <w:sz w:val="20"/>
          <w:szCs w:val="20"/>
        </w:rPr>
        <w:t>0</w:t>
      </w:r>
      <w:r w:rsidRPr="000043EA">
        <w:rPr>
          <w:sz w:val="20"/>
          <w:szCs w:val="20"/>
        </w:rPr>
        <w:t>.</w:t>
      </w:r>
      <w:r w:rsidRPr="000043EA">
        <w:rPr>
          <w:sz w:val="20"/>
          <w:szCs w:val="20"/>
        </w:rPr>
        <w:tab/>
        <w:t>Een inschrijving waarin voorbeh</w:t>
      </w:r>
      <w:r w:rsidR="006D4E8E" w:rsidRPr="000043EA">
        <w:rPr>
          <w:sz w:val="20"/>
          <w:szCs w:val="20"/>
        </w:rPr>
        <w:t>ouden zijn gemaakt is ongeldig.</w:t>
      </w:r>
    </w:p>
    <w:p w:rsidR="00341953" w:rsidRPr="000043EA" w:rsidRDefault="00341953" w:rsidP="004A5B39">
      <w:pPr>
        <w:ind w:left="567" w:hanging="567"/>
        <w:jc w:val="both"/>
        <w:rPr>
          <w:sz w:val="20"/>
          <w:szCs w:val="20"/>
        </w:rPr>
      </w:pPr>
      <w:r w:rsidRPr="000043EA">
        <w:rPr>
          <w:sz w:val="20"/>
          <w:szCs w:val="20"/>
        </w:rPr>
        <w:t>11.</w:t>
      </w:r>
      <w:r w:rsidRPr="000043EA">
        <w:rPr>
          <w:sz w:val="20"/>
          <w:szCs w:val="20"/>
        </w:rPr>
        <w:tab/>
        <w:t>Inschrijving op slechts een gedeelte van de gevraagde opdracht is niet mogelijk.</w:t>
      </w:r>
    </w:p>
    <w:p w:rsidR="007D19B1" w:rsidRPr="000043EA" w:rsidRDefault="007D19B1" w:rsidP="004A5B39">
      <w:pPr>
        <w:ind w:left="567" w:hanging="567"/>
        <w:jc w:val="both"/>
        <w:rPr>
          <w:sz w:val="20"/>
          <w:szCs w:val="20"/>
        </w:rPr>
      </w:pPr>
      <w:r w:rsidRPr="000043EA">
        <w:rPr>
          <w:sz w:val="20"/>
          <w:szCs w:val="20"/>
        </w:rPr>
        <w:t>1</w:t>
      </w:r>
      <w:r w:rsidR="00341953" w:rsidRPr="000043EA">
        <w:rPr>
          <w:sz w:val="20"/>
          <w:szCs w:val="20"/>
        </w:rPr>
        <w:t>2</w:t>
      </w:r>
      <w:r w:rsidRPr="000043EA">
        <w:rPr>
          <w:sz w:val="20"/>
          <w:szCs w:val="20"/>
        </w:rPr>
        <w:t>.</w:t>
      </w:r>
      <w:r w:rsidRPr="000043EA">
        <w:rPr>
          <w:sz w:val="20"/>
          <w:szCs w:val="20"/>
        </w:rPr>
        <w:tab/>
        <w:t>Niet complete inschrijvingen kunnen tot uitsluiting leiden. Aanbestedende dienst behoudt zich evenwel uitdrukkelijk het recht voor om een aanvulling op en/of verduidelijking van de inschri</w:t>
      </w:r>
      <w:r w:rsidRPr="000043EA">
        <w:rPr>
          <w:sz w:val="20"/>
          <w:szCs w:val="20"/>
        </w:rPr>
        <w:t>j</w:t>
      </w:r>
      <w:r w:rsidRPr="000043EA">
        <w:rPr>
          <w:sz w:val="20"/>
          <w:szCs w:val="20"/>
        </w:rPr>
        <w:t>ving van inschrijvers te verlangen, alsmede om een aanvulling van ontbrekende docume</w:t>
      </w:r>
      <w:r w:rsidRPr="000043EA">
        <w:rPr>
          <w:sz w:val="20"/>
          <w:szCs w:val="20"/>
        </w:rPr>
        <w:t>n</w:t>
      </w:r>
      <w:r w:rsidR="006D4E8E" w:rsidRPr="000043EA">
        <w:rPr>
          <w:sz w:val="20"/>
          <w:szCs w:val="20"/>
        </w:rPr>
        <w:t>ten/bewijsstukken op te vragen.</w:t>
      </w:r>
    </w:p>
    <w:p w:rsidR="004A5B39" w:rsidRPr="000043EA" w:rsidRDefault="007D19B1" w:rsidP="004A5B39">
      <w:pPr>
        <w:ind w:left="567" w:hanging="567"/>
        <w:jc w:val="both"/>
        <w:rPr>
          <w:sz w:val="20"/>
          <w:szCs w:val="20"/>
        </w:rPr>
      </w:pPr>
      <w:r w:rsidRPr="000043EA">
        <w:rPr>
          <w:sz w:val="20"/>
          <w:szCs w:val="20"/>
        </w:rPr>
        <w:t>1</w:t>
      </w:r>
      <w:r w:rsidR="00341953" w:rsidRPr="000043EA">
        <w:rPr>
          <w:sz w:val="20"/>
          <w:szCs w:val="20"/>
        </w:rPr>
        <w:t>3</w:t>
      </w:r>
      <w:r w:rsidR="004A5B39" w:rsidRPr="000043EA">
        <w:rPr>
          <w:sz w:val="20"/>
          <w:szCs w:val="20"/>
        </w:rPr>
        <w:t>.</w:t>
      </w:r>
      <w:r w:rsidR="004A5B39" w:rsidRPr="000043EA">
        <w:rPr>
          <w:sz w:val="20"/>
          <w:szCs w:val="20"/>
        </w:rPr>
        <w:tab/>
        <w:t>Inschrijven geschiedt voor eigen rekening en risico. Inschrijvers zijn zich hiervan bewust en hebben op generlei wijze recht op een tegemoetkoming van de door hen in dit verband g</w:t>
      </w:r>
      <w:r w:rsidR="004A5B39" w:rsidRPr="000043EA">
        <w:rPr>
          <w:sz w:val="20"/>
          <w:szCs w:val="20"/>
        </w:rPr>
        <w:t>e</w:t>
      </w:r>
      <w:r w:rsidR="004A5B39" w:rsidRPr="000043EA">
        <w:rPr>
          <w:sz w:val="20"/>
          <w:szCs w:val="20"/>
        </w:rPr>
        <w:t>maakte of te maken kosten, nog aanspraak op schadevergoeding uit welke hoofde dan ook.</w:t>
      </w:r>
    </w:p>
    <w:p w:rsidR="002A0669" w:rsidRPr="000043EA" w:rsidRDefault="002A0669" w:rsidP="002A0669">
      <w:pPr>
        <w:ind w:left="567" w:hanging="567"/>
        <w:rPr>
          <w:sz w:val="20"/>
          <w:szCs w:val="20"/>
        </w:rPr>
      </w:pPr>
    </w:p>
    <w:p w:rsidR="007A7BC0" w:rsidRPr="000043EA" w:rsidRDefault="007A7BC0" w:rsidP="002A0669">
      <w:pPr>
        <w:ind w:left="567" w:hanging="567"/>
        <w:rPr>
          <w:sz w:val="20"/>
          <w:szCs w:val="20"/>
        </w:rPr>
      </w:pPr>
    </w:p>
    <w:p w:rsidR="002A0669" w:rsidRPr="000043EA" w:rsidRDefault="002A0669" w:rsidP="002A0669">
      <w:pPr>
        <w:ind w:left="567" w:hanging="567"/>
        <w:rPr>
          <w:sz w:val="20"/>
          <w:szCs w:val="20"/>
          <w:u w:val="single"/>
        </w:rPr>
      </w:pPr>
      <w:r w:rsidRPr="000043EA">
        <w:rPr>
          <w:b/>
          <w:sz w:val="20"/>
          <w:szCs w:val="20"/>
          <w:u w:val="single"/>
        </w:rPr>
        <w:t>0.05</w:t>
      </w:r>
      <w:r w:rsidRPr="000043EA">
        <w:rPr>
          <w:b/>
          <w:sz w:val="20"/>
          <w:szCs w:val="20"/>
          <w:u w:val="single"/>
        </w:rPr>
        <w:tab/>
        <w:t>INSCHRIJVINGSSTAAT</w:t>
      </w:r>
    </w:p>
    <w:p w:rsidR="002A0669" w:rsidRPr="000043EA" w:rsidRDefault="002A0669" w:rsidP="002A0669">
      <w:pPr>
        <w:ind w:left="567" w:hanging="567"/>
        <w:rPr>
          <w:sz w:val="20"/>
          <w:szCs w:val="20"/>
        </w:rPr>
      </w:pPr>
    </w:p>
    <w:p w:rsidR="002A0669" w:rsidRPr="000043EA" w:rsidRDefault="004123C3" w:rsidP="002A0669">
      <w:pPr>
        <w:ind w:left="567" w:hanging="567"/>
        <w:rPr>
          <w:sz w:val="20"/>
          <w:szCs w:val="20"/>
        </w:rPr>
      </w:pPr>
      <w:r w:rsidRPr="000043EA">
        <w:rPr>
          <w:sz w:val="20"/>
          <w:szCs w:val="20"/>
        </w:rPr>
        <w:t xml:space="preserve">Zie paragraaf 0.04.B onder </w:t>
      </w:r>
      <w:r w:rsidR="008F36B1" w:rsidRPr="000043EA">
        <w:rPr>
          <w:sz w:val="20"/>
          <w:szCs w:val="20"/>
        </w:rPr>
        <w:t xml:space="preserve">punt </w:t>
      </w:r>
      <w:r w:rsidRPr="000043EA">
        <w:rPr>
          <w:sz w:val="20"/>
          <w:szCs w:val="20"/>
        </w:rPr>
        <w:t>4</w:t>
      </w:r>
      <w:r w:rsidR="003430F0" w:rsidRPr="000043EA">
        <w:rPr>
          <w:sz w:val="20"/>
          <w:szCs w:val="20"/>
        </w:rPr>
        <w:t>.</w:t>
      </w:r>
    </w:p>
    <w:p w:rsidR="002A0669" w:rsidRPr="000043EA" w:rsidRDefault="002A0669" w:rsidP="002A0669">
      <w:pPr>
        <w:ind w:left="567" w:hanging="567"/>
        <w:rPr>
          <w:sz w:val="20"/>
          <w:szCs w:val="20"/>
        </w:rPr>
      </w:pPr>
    </w:p>
    <w:p w:rsidR="002A0669" w:rsidRPr="000043EA" w:rsidRDefault="002A0669" w:rsidP="002A0669">
      <w:pPr>
        <w:ind w:left="567" w:hanging="567"/>
        <w:rPr>
          <w:sz w:val="20"/>
          <w:szCs w:val="20"/>
        </w:rPr>
      </w:pPr>
    </w:p>
    <w:p w:rsidR="002A0669" w:rsidRPr="000043EA" w:rsidRDefault="002A0669" w:rsidP="002A0669">
      <w:pPr>
        <w:ind w:left="567" w:hanging="567"/>
        <w:rPr>
          <w:sz w:val="20"/>
          <w:szCs w:val="20"/>
          <w:u w:val="single"/>
        </w:rPr>
      </w:pPr>
      <w:r w:rsidRPr="000043EA">
        <w:rPr>
          <w:b/>
          <w:sz w:val="20"/>
          <w:szCs w:val="20"/>
          <w:u w:val="single"/>
        </w:rPr>
        <w:t>0.06</w:t>
      </w:r>
      <w:r w:rsidRPr="000043EA">
        <w:rPr>
          <w:b/>
          <w:sz w:val="20"/>
          <w:szCs w:val="20"/>
          <w:u w:val="single"/>
        </w:rPr>
        <w:tab/>
        <w:t>AANBESTEDING</w:t>
      </w:r>
    </w:p>
    <w:p w:rsidR="00FF6A40" w:rsidRPr="000043EA" w:rsidRDefault="00FF6A40" w:rsidP="004A5B39">
      <w:pPr>
        <w:jc w:val="both"/>
        <w:rPr>
          <w:sz w:val="20"/>
          <w:szCs w:val="20"/>
        </w:rPr>
      </w:pPr>
    </w:p>
    <w:p w:rsidR="004A5B39" w:rsidRPr="000043EA" w:rsidRDefault="004A5B39" w:rsidP="004A5B39">
      <w:pPr>
        <w:jc w:val="both"/>
        <w:rPr>
          <w:sz w:val="20"/>
          <w:szCs w:val="20"/>
        </w:rPr>
      </w:pPr>
      <w:r w:rsidRPr="000043EA">
        <w:rPr>
          <w:sz w:val="20"/>
          <w:szCs w:val="20"/>
        </w:rPr>
        <w:t xml:space="preserve">De beoordeling van de op basis van </w:t>
      </w:r>
      <w:r w:rsidR="003430F0" w:rsidRPr="000043EA">
        <w:rPr>
          <w:sz w:val="20"/>
          <w:szCs w:val="20"/>
        </w:rPr>
        <w:t>paragraaf 0.04.A</w:t>
      </w:r>
      <w:r w:rsidRPr="000043EA">
        <w:rPr>
          <w:sz w:val="20"/>
          <w:szCs w:val="20"/>
        </w:rPr>
        <w:t xml:space="preserve"> tijdig ontvangen inschrijvingen geschiedt aan de hand van de in d</w:t>
      </w:r>
      <w:r w:rsidR="003430F0" w:rsidRPr="000043EA">
        <w:rPr>
          <w:sz w:val="20"/>
          <w:szCs w:val="20"/>
        </w:rPr>
        <w:t>eze paragraaf</w:t>
      </w:r>
      <w:r w:rsidRPr="000043EA">
        <w:rPr>
          <w:sz w:val="20"/>
          <w:szCs w:val="20"/>
        </w:rPr>
        <w:t xml:space="preserve"> vermelde bepalingen.</w:t>
      </w:r>
    </w:p>
    <w:p w:rsidR="004A5B39" w:rsidRPr="000043EA" w:rsidRDefault="004A5B39" w:rsidP="004A5B39">
      <w:pPr>
        <w:jc w:val="both"/>
        <w:rPr>
          <w:sz w:val="20"/>
          <w:szCs w:val="20"/>
        </w:rPr>
      </w:pPr>
    </w:p>
    <w:p w:rsidR="00C977E6" w:rsidRPr="000043EA" w:rsidRDefault="00C977E6">
      <w:pPr>
        <w:rPr>
          <w:b/>
          <w:color w:val="0070C0"/>
          <w:sz w:val="20"/>
          <w:szCs w:val="20"/>
        </w:rPr>
      </w:pPr>
      <w:r w:rsidRPr="000043EA">
        <w:rPr>
          <w:b/>
          <w:color w:val="0070C0"/>
          <w:sz w:val="20"/>
          <w:szCs w:val="20"/>
        </w:rPr>
        <w:br w:type="page"/>
      </w:r>
    </w:p>
    <w:p w:rsidR="004A5B39" w:rsidRPr="000043EA" w:rsidRDefault="003430F0" w:rsidP="003430F0">
      <w:pPr>
        <w:ind w:left="851" w:hanging="851"/>
        <w:jc w:val="both"/>
        <w:rPr>
          <w:b/>
          <w:color w:val="0070C0"/>
          <w:sz w:val="20"/>
          <w:szCs w:val="20"/>
        </w:rPr>
      </w:pPr>
      <w:r w:rsidRPr="000043EA">
        <w:rPr>
          <w:b/>
          <w:color w:val="0070C0"/>
          <w:sz w:val="20"/>
          <w:szCs w:val="20"/>
        </w:rPr>
        <w:lastRenderedPageBreak/>
        <w:t>0.06.A</w:t>
      </w:r>
      <w:r w:rsidR="004A5B39" w:rsidRPr="000043EA">
        <w:rPr>
          <w:b/>
          <w:color w:val="0070C0"/>
          <w:sz w:val="20"/>
          <w:szCs w:val="20"/>
        </w:rPr>
        <w:t xml:space="preserve"> </w:t>
      </w:r>
      <w:r w:rsidRPr="000043EA">
        <w:rPr>
          <w:b/>
          <w:color w:val="0070C0"/>
          <w:sz w:val="20"/>
          <w:szCs w:val="20"/>
        </w:rPr>
        <w:tab/>
      </w:r>
      <w:r w:rsidR="004A5B39" w:rsidRPr="000043EA">
        <w:rPr>
          <w:b/>
          <w:color w:val="0070C0"/>
          <w:sz w:val="20"/>
          <w:szCs w:val="20"/>
        </w:rPr>
        <w:t>Uitsluitingsgronden</w:t>
      </w:r>
      <w:r w:rsidR="009B45C1" w:rsidRPr="000043EA">
        <w:rPr>
          <w:b/>
          <w:color w:val="0070C0"/>
          <w:sz w:val="20"/>
          <w:szCs w:val="20"/>
        </w:rPr>
        <w:t xml:space="preserve"> (2.13</w:t>
      </w:r>
      <w:r w:rsidR="00397553" w:rsidRPr="000043EA">
        <w:rPr>
          <w:b/>
          <w:color w:val="0070C0"/>
          <w:sz w:val="20"/>
          <w:szCs w:val="20"/>
        </w:rPr>
        <w:t xml:space="preserve"> </w:t>
      </w:r>
      <w:r w:rsidR="007D755A" w:rsidRPr="000043EA">
        <w:rPr>
          <w:b/>
          <w:color w:val="0070C0"/>
          <w:sz w:val="20"/>
          <w:szCs w:val="20"/>
        </w:rPr>
        <w:t>ARW 2016</w:t>
      </w:r>
      <w:r w:rsidR="00397553" w:rsidRPr="000043EA">
        <w:rPr>
          <w:b/>
          <w:color w:val="0070C0"/>
          <w:sz w:val="20"/>
          <w:szCs w:val="20"/>
        </w:rPr>
        <w:t>)</w:t>
      </w:r>
    </w:p>
    <w:p w:rsidR="004A5B39" w:rsidRPr="000043EA" w:rsidRDefault="004A5B39" w:rsidP="004A5B39">
      <w:pPr>
        <w:jc w:val="both"/>
        <w:rPr>
          <w:sz w:val="20"/>
          <w:szCs w:val="20"/>
        </w:rPr>
      </w:pPr>
    </w:p>
    <w:p w:rsidR="004A5B39" w:rsidRPr="000043EA" w:rsidRDefault="004A5B39" w:rsidP="004A5B39">
      <w:pPr>
        <w:jc w:val="both"/>
        <w:rPr>
          <w:sz w:val="20"/>
          <w:szCs w:val="20"/>
        </w:rPr>
      </w:pPr>
      <w:r w:rsidRPr="000043EA">
        <w:rPr>
          <w:sz w:val="20"/>
          <w:szCs w:val="20"/>
        </w:rPr>
        <w:t xml:space="preserve">Inschrijver mag niet in een van de in </w:t>
      </w:r>
      <w:r w:rsidR="00FF53C2" w:rsidRPr="000043EA">
        <w:rPr>
          <w:sz w:val="20"/>
          <w:szCs w:val="20"/>
        </w:rPr>
        <w:t>het</w:t>
      </w:r>
      <w:r w:rsidRPr="000043EA">
        <w:rPr>
          <w:sz w:val="20"/>
          <w:szCs w:val="20"/>
        </w:rPr>
        <w:t xml:space="preserve"> </w:t>
      </w:r>
      <w:r w:rsidR="00DC1CE5" w:rsidRPr="000043EA">
        <w:rPr>
          <w:sz w:val="20"/>
          <w:szCs w:val="20"/>
        </w:rPr>
        <w:t xml:space="preserve">Uniform Europees Aanbestedingsdocument </w:t>
      </w:r>
      <w:r w:rsidRPr="000043EA">
        <w:rPr>
          <w:sz w:val="20"/>
          <w:szCs w:val="20"/>
        </w:rPr>
        <w:t>omstandigheden verkeren</w:t>
      </w:r>
      <w:r w:rsidR="004B625A" w:rsidRPr="000043EA">
        <w:rPr>
          <w:sz w:val="20"/>
          <w:szCs w:val="20"/>
        </w:rPr>
        <w:t xml:space="preserve"> zoals opgesomd </w:t>
      </w:r>
      <w:r w:rsidR="00970CDE" w:rsidRPr="000043EA">
        <w:rPr>
          <w:sz w:val="20"/>
          <w:szCs w:val="20"/>
        </w:rPr>
        <w:t>en voor</w:t>
      </w:r>
      <w:r w:rsidR="006D4E8E" w:rsidRPr="000043EA">
        <w:rPr>
          <w:sz w:val="20"/>
          <w:szCs w:val="20"/>
        </w:rPr>
        <w:t xml:space="preserve"> </w:t>
      </w:r>
      <w:r w:rsidR="00970CDE" w:rsidRPr="000043EA">
        <w:rPr>
          <w:sz w:val="20"/>
          <w:szCs w:val="20"/>
        </w:rPr>
        <w:t>zover aangekruist in deel III</w:t>
      </w:r>
      <w:r w:rsidR="004B625A" w:rsidRPr="000043EA">
        <w:rPr>
          <w:sz w:val="20"/>
          <w:szCs w:val="20"/>
        </w:rPr>
        <w:t xml:space="preserve"> van </w:t>
      </w:r>
      <w:r w:rsidR="00B33807" w:rsidRPr="000043EA">
        <w:rPr>
          <w:sz w:val="20"/>
          <w:szCs w:val="20"/>
        </w:rPr>
        <w:t>het</w:t>
      </w:r>
      <w:r w:rsidR="004B625A" w:rsidRPr="000043EA">
        <w:rPr>
          <w:sz w:val="20"/>
          <w:szCs w:val="20"/>
        </w:rPr>
        <w:t xml:space="preserve"> </w:t>
      </w:r>
      <w:r w:rsidR="00DC1CE5" w:rsidRPr="000043EA">
        <w:rPr>
          <w:sz w:val="20"/>
          <w:szCs w:val="20"/>
        </w:rPr>
        <w:t>Uniform Europees Aanbest</w:t>
      </w:r>
      <w:r w:rsidR="00DC1CE5" w:rsidRPr="000043EA">
        <w:rPr>
          <w:sz w:val="20"/>
          <w:szCs w:val="20"/>
        </w:rPr>
        <w:t>e</w:t>
      </w:r>
      <w:r w:rsidR="00DC1CE5" w:rsidRPr="000043EA">
        <w:rPr>
          <w:sz w:val="20"/>
          <w:szCs w:val="20"/>
        </w:rPr>
        <w:t>dingsdocument</w:t>
      </w:r>
      <w:r w:rsidRPr="000043EA">
        <w:rPr>
          <w:sz w:val="20"/>
          <w:szCs w:val="20"/>
        </w:rPr>
        <w:t xml:space="preserve">. Ingeval van inschrijving als </w:t>
      </w:r>
      <w:r w:rsidRPr="000043EA">
        <w:rPr>
          <w:sz w:val="20"/>
          <w:szCs w:val="20"/>
          <w:u w:val="single"/>
        </w:rPr>
        <w:t>samenwerkingsverband</w:t>
      </w:r>
      <w:r w:rsidRPr="000043EA">
        <w:rPr>
          <w:sz w:val="20"/>
          <w:szCs w:val="20"/>
        </w:rPr>
        <w:t xml:space="preserve"> </w:t>
      </w:r>
      <w:r w:rsidR="003430F0" w:rsidRPr="000043EA">
        <w:rPr>
          <w:sz w:val="20"/>
          <w:szCs w:val="20"/>
        </w:rPr>
        <w:t xml:space="preserve">(combinatie) </w:t>
      </w:r>
      <w:r w:rsidRPr="000043EA">
        <w:rPr>
          <w:sz w:val="20"/>
          <w:szCs w:val="20"/>
        </w:rPr>
        <w:t>geldt het vore</w:t>
      </w:r>
      <w:r w:rsidRPr="000043EA">
        <w:rPr>
          <w:sz w:val="20"/>
          <w:szCs w:val="20"/>
        </w:rPr>
        <w:t>n</w:t>
      </w:r>
      <w:r w:rsidRPr="000043EA">
        <w:rPr>
          <w:sz w:val="20"/>
          <w:szCs w:val="20"/>
        </w:rPr>
        <w:t>staande voor elk li</w:t>
      </w:r>
      <w:r w:rsidR="006D4E8E" w:rsidRPr="000043EA">
        <w:rPr>
          <w:sz w:val="20"/>
          <w:szCs w:val="20"/>
        </w:rPr>
        <w:t>d van het samenwerkingsverband.</w:t>
      </w:r>
    </w:p>
    <w:p w:rsidR="004A5B39" w:rsidRPr="000043EA" w:rsidRDefault="004A5B39" w:rsidP="004A5B39">
      <w:pPr>
        <w:jc w:val="both"/>
        <w:rPr>
          <w:sz w:val="20"/>
          <w:szCs w:val="20"/>
        </w:rPr>
      </w:pPr>
    </w:p>
    <w:p w:rsidR="004A5B39" w:rsidRPr="000043EA" w:rsidRDefault="004A5B39" w:rsidP="004A5B39">
      <w:pPr>
        <w:jc w:val="both"/>
        <w:rPr>
          <w:sz w:val="20"/>
          <w:szCs w:val="20"/>
        </w:rPr>
      </w:pPr>
      <w:r w:rsidRPr="000043EA">
        <w:rPr>
          <w:sz w:val="20"/>
          <w:szCs w:val="20"/>
        </w:rPr>
        <w:t xml:space="preserve">Aanbestedende dienst behoudt zich het recht voor gebruik te maken van het bepaalde in artikel </w:t>
      </w:r>
      <w:r w:rsidR="00970CDE" w:rsidRPr="000043EA">
        <w:rPr>
          <w:sz w:val="20"/>
          <w:szCs w:val="20"/>
        </w:rPr>
        <w:t>2.13.12</w:t>
      </w:r>
      <w:r w:rsidR="00397553" w:rsidRPr="000043EA">
        <w:rPr>
          <w:sz w:val="20"/>
          <w:szCs w:val="20"/>
        </w:rPr>
        <w:t xml:space="preserve"> </w:t>
      </w:r>
      <w:r w:rsidR="007D755A" w:rsidRPr="000043EA">
        <w:rPr>
          <w:sz w:val="20"/>
          <w:szCs w:val="20"/>
        </w:rPr>
        <w:t>ARW 2016</w:t>
      </w:r>
      <w:r w:rsidRPr="000043EA">
        <w:rPr>
          <w:sz w:val="20"/>
          <w:szCs w:val="20"/>
        </w:rPr>
        <w:t>. Indien zo'n situatie als bedoeld in artikel 2.</w:t>
      </w:r>
      <w:r w:rsidR="00970CDE" w:rsidRPr="000043EA">
        <w:rPr>
          <w:sz w:val="20"/>
          <w:szCs w:val="20"/>
        </w:rPr>
        <w:t xml:space="preserve">13.12 sub b </w:t>
      </w:r>
      <w:r w:rsidRPr="000043EA">
        <w:rPr>
          <w:sz w:val="20"/>
          <w:szCs w:val="20"/>
        </w:rPr>
        <w:t>aan de orde is, dient i</w:t>
      </w:r>
      <w:r w:rsidRPr="000043EA">
        <w:rPr>
          <w:sz w:val="20"/>
          <w:szCs w:val="20"/>
        </w:rPr>
        <w:t>n</w:t>
      </w:r>
      <w:r w:rsidRPr="000043EA">
        <w:rPr>
          <w:sz w:val="20"/>
          <w:szCs w:val="20"/>
        </w:rPr>
        <w:t xml:space="preserve">schrijver dit te motiveren in </w:t>
      </w:r>
      <w:r w:rsidR="00FF53C2" w:rsidRPr="000043EA">
        <w:rPr>
          <w:sz w:val="20"/>
          <w:szCs w:val="20"/>
        </w:rPr>
        <w:t>het</w:t>
      </w:r>
      <w:r w:rsidRPr="000043EA">
        <w:rPr>
          <w:sz w:val="20"/>
          <w:szCs w:val="20"/>
        </w:rPr>
        <w:t xml:space="preserve"> </w:t>
      </w:r>
      <w:r w:rsidR="00DC1CE5" w:rsidRPr="000043EA">
        <w:rPr>
          <w:sz w:val="20"/>
          <w:szCs w:val="20"/>
        </w:rPr>
        <w:t xml:space="preserve">Uniform Europees Aanbestedingsdocument </w:t>
      </w:r>
      <w:r w:rsidR="00970CDE" w:rsidRPr="000043EA">
        <w:rPr>
          <w:sz w:val="20"/>
          <w:szCs w:val="20"/>
        </w:rPr>
        <w:t>in deel III</w:t>
      </w:r>
      <w:r w:rsidRPr="000043EA">
        <w:rPr>
          <w:sz w:val="20"/>
          <w:szCs w:val="20"/>
        </w:rPr>
        <w:t>.</w:t>
      </w:r>
    </w:p>
    <w:p w:rsidR="004A5B39" w:rsidRPr="000043EA" w:rsidRDefault="004A5B39" w:rsidP="004A5B39">
      <w:pPr>
        <w:jc w:val="both"/>
        <w:rPr>
          <w:sz w:val="20"/>
          <w:szCs w:val="20"/>
        </w:rPr>
      </w:pPr>
    </w:p>
    <w:p w:rsidR="004A5B39" w:rsidRPr="000043EA" w:rsidRDefault="004A5B39" w:rsidP="004A5B39">
      <w:pPr>
        <w:jc w:val="both"/>
        <w:rPr>
          <w:sz w:val="20"/>
          <w:szCs w:val="20"/>
        </w:rPr>
      </w:pPr>
      <w:r w:rsidRPr="000043EA">
        <w:rPr>
          <w:sz w:val="20"/>
          <w:szCs w:val="20"/>
          <w:u w:val="single"/>
        </w:rPr>
        <w:t>Bij</w:t>
      </w:r>
      <w:r w:rsidRPr="000043EA">
        <w:rPr>
          <w:sz w:val="20"/>
          <w:szCs w:val="20"/>
        </w:rPr>
        <w:t xml:space="preserve"> inschrijving dient inschrijver </w:t>
      </w:r>
      <w:r w:rsidR="00FF53C2" w:rsidRPr="000043EA">
        <w:rPr>
          <w:sz w:val="20"/>
          <w:szCs w:val="20"/>
        </w:rPr>
        <w:t>het</w:t>
      </w:r>
      <w:r w:rsidR="003430F0" w:rsidRPr="000043EA">
        <w:rPr>
          <w:sz w:val="20"/>
          <w:szCs w:val="20"/>
        </w:rPr>
        <w:t xml:space="preserve"> </w:t>
      </w:r>
      <w:r w:rsidR="00DC1CE5" w:rsidRPr="000043EA">
        <w:rPr>
          <w:sz w:val="20"/>
          <w:szCs w:val="20"/>
        </w:rPr>
        <w:t xml:space="preserve">Uniform Europees Aanbestedingsdocument </w:t>
      </w:r>
      <w:r w:rsidRPr="000043EA">
        <w:rPr>
          <w:sz w:val="20"/>
          <w:szCs w:val="20"/>
        </w:rPr>
        <w:t xml:space="preserve">in (zie paragraaf </w:t>
      </w:r>
      <w:r w:rsidR="003430F0" w:rsidRPr="000043EA">
        <w:rPr>
          <w:sz w:val="20"/>
          <w:szCs w:val="20"/>
        </w:rPr>
        <w:t>0.04.B</w:t>
      </w:r>
      <w:r w:rsidRPr="000043EA">
        <w:rPr>
          <w:sz w:val="20"/>
          <w:szCs w:val="20"/>
        </w:rPr>
        <w:t xml:space="preserve">). Eerst </w:t>
      </w:r>
      <w:r w:rsidRPr="000043EA">
        <w:rPr>
          <w:sz w:val="20"/>
          <w:szCs w:val="20"/>
          <w:u w:val="single"/>
        </w:rPr>
        <w:t>na</w:t>
      </w:r>
      <w:r w:rsidRPr="000043EA">
        <w:rPr>
          <w:sz w:val="20"/>
          <w:szCs w:val="20"/>
        </w:rPr>
        <w:t xml:space="preserve"> een verzoek daartoe (zie paragraaf </w:t>
      </w:r>
      <w:r w:rsidR="003430F0" w:rsidRPr="000043EA">
        <w:rPr>
          <w:sz w:val="20"/>
          <w:szCs w:val="20"/>
        </w:rPr>
        <w:t>0.07.</w:t>
      </w:r>
      <w:r w:rsidR="009158DF" w:rsidRPr="000043EA">
        <w:rPr>
          <w:sz w:val="20"/>
          <w:szCs w:val="20"/>
        </w:rPr>
        <w:t>A</w:t>
      </w:r>
      <w:r w:rsidRPr="000043EA">
        <w:rPr>
          <w:sz w:val="20"/>
          <w:szCs w:val="20"/>
        </w:rPr>
        <w:t xml:space="preserve">) dienen de bewijsstukken </w:t>
      </w:r>
      <w:r w:rsidR="003430F0" w:rsidRPr="000043EA">
        <w:rPr>
          <w:sz w:val="20"/>
          <w:szCs w:val="20"/>
        </w:rPr>
        <w:t xml:space="preserve">als genoemd in artikel </w:t>
      </w:r>
      <w:r w:rsidR="003B2F47" w:rsidRPr="000043EA">
        <w:rPr>
          <w:sz w:val="20"/>
          <w:szCs w:val="20"/>
        </w:rPr>
        <w:t>2.</w:t>
      </w:r>
      <w:r w:rsidR="00970CDE" w:rsidRPr="000043EA">
        <w:rPr>
          <w:sz w:val="20"/>
          <w:szCs w:val="20"/>
        </w:rPr>
        <w:t>13.6</w:t>
      </w:r>
      <w:r w:rsidR="003B2F47" w:rsidRPr="000043EA">
        <w:rPr>
          <w:sz w:val="20"/>
          <w:szCs w:val="20"/>
        </w:rPr>
        <w:t xml:space="preserve"> en artikel </w:t>
      </w:r>
      <w:r w:rsidR="003430F0" w:rsidRPr="000043EA">
        <w:rPr>
          <w:sz w:val="20"/>
          <w:szCs w:val="20"/>
        </w:rPr>
        <w:t>2.</w:t>
      </w:r>
      <w:r w:rsidR="00970CDE" w:rsidRPr="000043EA">
        <w:rPr>
          <w:sz w:val="20"/>
          <w:szCs w:val="20"/>
        </w:rPr>
        <w:t>13.</w:t>
      </w:r>
      <w:r w:rsidR="00870394" w:rsidRPr="000043EA">
        <w:rPr>
          <w:sz w:val="20"/>
          <w:szCs w:val="20"/>
        </w:rPr>
        <w:t>9</w:t>
      </w:r>
      <w:r w:rsidR="00397553" w:rsidRPr="000043EA">
        <w:rPr>
          <w:sz w:val="20"/>
          <w:szCs w:val="20"/>
        </w:rPr>
        <w:t xml:space="preserve"> </w:t>
      </w:r>
      <w:r w:rsidR="007D755A" w:rsidRPr="000043EA">
        <w:rPr>
          <w:sz w:val="20"/>
          <w:szCs w:val="20"/>
        </w:rPr>
        <w:t>ARW 2016</w:t>
      </w:r>
      <w:r w:rsidR="003430F0" w:rsidRPr="000043EA">
        <w:rPr>
          <w:sz w:val="20"/>
          <w:szCs w:val="20"/>
        </w:rPr>
        <w:t xml:space="preserve"> ing</w:t>
      </w:r>
      <w:r w:rsidRPr="000043EA">
        <w:rPr>
          <w:sz w:val="20"/>
          <w:szCs w:val="20"/>
        </w:rPr>
        <w:t>ed</w:t>
      </w:r>
      <w:r w:rsidR="003430F0" w:rsidRPr="000043EA">
        <w:rPr>
          <w:sz w:val="20"/>
          <w:szCs w:val="20"/>
        </w:rPr>
        <w:t>iend</w:t>
      </w:r>
      <w:r w:rsidRPr="000043EA">
        <w:rPr>
          <w:sz w:val="20"/>
          <w:szCs w:val="20"/>
        </w:rPr>
        <w:t xml:space="preserve"> te worden.</w:t>
      </w:r>
      <w:r w:rsidR="00992063" w:rsidRPr="000043EA">
        <w:rPr>
          <w:sz w:val="20"/>
          <w:szCs w:val="20"/>
        </w:rPr>
        <w:t xml:space="preserve"> Ingeval van inschrijving als </w:t>
      </w:r>
      <w:r w:rsidR="00992063" w:rsidRPr="000043EA">
        <w:rPr>
          <w:sz w:val="20"/>
          <w:szCs w:val="20"/>
          <w:u w:val="single"/>
        </w:rPr>
        <w:t>samenwe</w:t>
      </w:r>
      <w:r w:rsidR="00992063" w:rsidRPr="000043EA">
        <w:rPr>
          <w:sz w:val="20"/>
          <w:szCs w:val="20"/>
          <w:u w:val="single"/>
        </w:rPr>
        <w:t>r</w:t>
      </w:r>
      <w:r w:rsidR="00992063" w:rsidRPr="000043EA">
        <w:rPr>
          <w:sz w:val="20"/>
          <w:szCs w:val="20"/>
          <w:u w:val="single"/>
        </w:rPr>
        <w:t>kingsverband</w:t>
      </w:r>
      <w:r w:rsidR="00992063" w:rsidRPr="000043EA">
        <w:rPr>
          <w:sz w:val="20"/>
          <w:szCs w:val="20"/>
        </w:rPr>
        <w:t xml:space="preserve"> (combinatie) dienen deze bewijsstukken door elk lid van het samenwerkingsverband te worden verstrekt.</w:t>
      </w:r>
    </w:p>
    <w:p w:rsidR="004A5B39" w:rsidRPr="000043EA" w:rsidRDefault="004A5B39" w:rsidP="004A5B39">
      <w:pPr>
        <w:jc w:val="both"/>
        <w:rPr>
          <w:sz w:val="20"/>
          <w:szCs w:val="20"/>
        </w:rPr>
      </w:pPr>
    </w:p>
    <w:p w:rsidR="004A5B39" w:rsidRPr="000043EA" w:rsidRDefault="003F70A6" w:rsidP="004A5B39">
      <w:pPr>
        <w:jc w:val="both"/>
        <w:rPr>
          <w:sz w:val="20"/>
          <w:szCs w:val="20"/>
        </w:rPr>
      </w:pPr>
      <w:r w:rsidRPr="000043EA">
        <w:rPr>
          <w:sz w:val="20"/>
          <w:szCs w:val="20"/>
        </w:rPr>
        <w:t>Model K</w:t>
      </w:r>
    </w:p>
    <w:p w:rsidR="004A5B39" w:rsidRPr="000043EA" w:rsidRDefault="001C7A5E" w:rsidP="001C7A5E">
      <w:pPr>
        <w:rPr>
          <w:sz w:val="20"/>
          <w:szCs w:val="20"/>
        </w:rPr>
      </w:pPr>
      <w:r w:rsidRPr="000043EA">
        <w:rPr>
          <w:sz w:val="20"/>
          <w:szCs w:val="20"/>
        </w:rPr>
        <w:t xml:space="preserve">Het ontbreken van het vereiste </w:t>
      </w:r>
      <w:r w:rsidR="003B2F47" w:rsidRPr="000043EA">
        <w:rPr>
          <w:sz w:val="20"/>
          <w:szCs w:val="20"/>
        </w:rPr>
        <w:t xml:space="preserve">(door de statutair bestuurder(s) rechtsgeldig ondertekende) </w:t>
      </w:r>
      <w:r w:rsidRPr="000043EA">
        <w:rPr>
          <w:sz w:val="20"/>
          <w:szCs w:val="20"/>
        </w:rPr>
        <w:t xml:space="preserve">Model K leidt onherroepelijk tot ongeldigverklaring (uitsluiting) van de betreffende inschrijving. </w:t>
      </w:r>
      <w:r w:rsidRPr="000043EA">
        <w:rPr>
          <w:sz w:val="20"/>
          <w:szCs w:val="20"/>
        </w:rPr>
        <w:br/>
        <w:t>Het na de aanbesteding (na het openen van de kluis) aanvullen van de inschrijving door het (alsnog) toevoegen van een Model K herstelt dit manco niet. Er is geen sprake van een omissie van geringe aard. De inschrijving blijft derhalve ongeldig</w:t>
      </w:r>
      <w:r w:rsidR="00870394" w:rsidRPr="000043EA">
        <w:rPr>
          <w:sz w:val="20"/>
          <w:szCs w:val="20"/>
        </w:rPr>
        <w:t>.</w:t>
      </w:r>
    </w:p>
    <w:p w:rsidR="004A5B39" w:rsidRPr="000043EA" w:rsidRDefault="004A5B39" w:rsidP="004A5B39">
      <w:pPr>
        <w:jc w:val="both"/>
        <w:rPr>
          <w:sz w:val="20"/>
          <w:szCs w:val="20"/>
        </w:rPr>
      </w:pPr>
    </w:p>
    <w:p w:rsidR="00C60325" w:rsidRPr="000043EA" w:rsidRDefault="00C60325" w:rsidP="00C60325">
      <w:pPr>
        <w:ind w:left="851" w:hanging="851"/>
        <w:jc w:val="both"/>
        <w:rPr>
          <w:b/>
          <w:color w:val="0070C0"/>
          <w:sz w:val="20"/>
          <w:szCs w:val="20"/>
        </w:rPr>
      </w:pPr>
      <w:r w:rsidRPr="000043EA">
        <w:rPr>
          <w:b/>
          <w:color w:val="0070C0"/>
          <w:sz w:val="20"/>
          <w:szCs w:val="20"/>
        </w:rPr>
        <w:t xml:space="preserve">0.06.B </w:t>
      </w:r>
      <w:r w:rsidRPr="000043EA">
        <w:rPr>
          <w:b/>
          <w:color w:val="0070C0"/>
          <w:sz w:val="20"/>
          <w:szCs w:val="20"/>
        </w:rPr>
        <w:tab/>
      </w:r>
      <w:r w:rsidR="00FA19D6" w:rsidRPr="000043EA">
        <w:rPr>
          <w:b/>
          <w:color w:val="0070C0"/>
          <w:sz w:val="20"/>
          <w:szCs w:val="20"/>
        </w:rPr>
        <w:t>Geschiktheidseisen</w:t>
      </w:r>
    </w:p>
    <w:p w:rsidR="000C4F6A" w:rsidRPr="000043EA" w:rsidRDefault="00610248" w:rsidP="004A5B39">
      <w:pPr>
        <w:jc w:val="both"/>
        <w:rPr>
          <w:sz w:val="20"/>
          <w:szCs w:val="20"/>
        </w:rPr>
      </w:pPr>
      <w:r w:rsidRPr="000043EA">
        <w:rPr>
          <w:sz w:val="20"/>
          <w:szCs w:val="20"/>
        </w:rPr>
        <w:t>De geschiktheid waaraan de inschrijver minimaal dient te voldoen, wordt getoetst aan de hand van de navolgende minimumeisen</w:t>
      </w:r>
      <w:r w:rsidR="000C4F6A" w:rsidRPr="000043EA">
        <w:rPr>
          <w:sz w:val="20"/>
          <w:szCs w:val="20"/>
        </w:rPr>
        <w:t>.</w:t>
      </w:r>
    </w:p>
    <w:p w:rsidR="000C4F6A" w:rsidRPr="000043EA" w:rsidRDefault="000C4F6A" w:rsidP="004A5B39">
      <w:pPr>
        <w:jc w:val="both"/>
        <w:rPr>
          <w:sz w:val="20"/>
          <w:szCs w:val="20"/>
        </w:rPr>
      </w:pPr>
    </w:p>
    <w:p w:rsidR="000C4F6A" w:rsidRPr="000043EA" w:rsidRDefault="000C4F6A" w:rsidP="000C4F6A">
      <w:pPr>
        <w:ind w:left="567" w:hanging="567"/>
        <w:jc w:val="both"/>
        <w:rPr>
          <w:b/>
          <w:color w:val="0070C0"/>
          <w:sz w:val="20"/>
          <w:szCs w:val="20"/>
        </w:rPr>
      </w:pPr>
      <w:r w:rsidRPr="000043EA">
        <w:rPr>
          <w:b/>
          <w:color w:val="0070C0"/>
          <w:sz w:val="20"/>
          <w:szCs w:val="20"/>
        </w:rPr>
        <w:t>Financiële en economische draagkracht</w:t>
      </w:r>
      <w:r w:rsidR="0022518E" w:rsidRPr="000043EA">
        <w:rPr>
          <w:b/>
          <w:color w:val="0070C0"/>
          <w:sz w:val="20"/>
          <w:szCs w:val="20"/>
        </w:rPr>
        <w:t xml:space="preserve"> (2.15</w:t>
      </w:r>
      <w:r w:rsidRPr="000043EA">
        <w:rPr>
          <w:b/>
          <w:color w:val="0070C0"/>
          <w:sz w:val="20"/>
          <w:szCs w:val="20"/>
        </w:rPr>
        <w:t xml:space="preserve"> </w:t>
      </w:r>
      <w:r w:rsidR="007D755A" w:rsidRPr="000043EA">
        <w:rPr>
          <w:b/>
          <w:color w:val="0070C0"/>
          <w:sz w:val="20"/>
          <w:szCs w:val="20"/>
        </w:rPr>
        <w:t>ARW 2016</w:t>
      </w:r>
      <w:r w:rsidRPr="000043EA">
        <w:rPr>
          <w:b/>
          <w:color w:val="0070C0"/>
          <w:sz w:val="20"/>
          <w:szCs w:val="20"/>
        </w:rPr>
        <w:t>)</w:t>
      </w:r>
    </w:p>
    <w:p w:rsidR="000C4F6A" w:rsidRPr="000043EA" w:rsidRDefault="000C4F6A" w:rsidP="000C4F6A">
      <w:pPr>
        <w:jc w:val="both"/>
        <w:rPr>
          <w:sz w:val="20"/>
          <w:szCs w:val="20"/>
        </w:rPr>
      </w:pPr>
    </w:p>
    <w:p w:rsidR="000C4F6A" w:rsidRPr="000043EA" w:rsidRDefault="000C4F6A" w:rsidP="000C4F6A">
      <w:pPr>
        <w:jc w:val="both"/>
        <w:rPr>
          <w:sz w:val="20"/>
          <w:szCs w:val="20"/>
        </w:rPr>
      </w:pPr>
      <w:r w:rsidRPr="000043EA">
        <w:rPr>
          <w:sz w:val="20"/>
          <w:szCs w:val="20"/>
        </w:rPr>
        <w:t>Inschrijver dient in het kader van het geschiktheidscriterium Financiële en economische draagkracht te voldoen aan de in onderstaande tabel opgenomen minimumeisen.</w:t>
      </w:r>
    </w:p>
    <w:p w:rsidR="000C4F6A" w:rsidRPr="000043EA" w:rsidRDefault="000C4F6A" w:rsidP="000C4F6A">
      <w:pPr>
        <w:jc w:val="both"/>
        <w:rPr>
          <w:sz w:val="20"/>
          <w:szCs w:val="20"/>
        </w:rPr>
      </w:pPr>
    </w:p>
    <w:p w:rsidR="000C4F6A" w:rsidRPr="000043EA" w:rsidRDefault="000C4F6A" w:rsidP="000C4F6A">
      <w:pPr>
        <w:jc w:val="both"/>
        <w:rPr>
          <w:sz w:val="20"/>
          <w:szCs w:val="20"/>
        </w:rPr>
      </w:pPr>
      <w:r w:rsidRPr="000043EA">
        <w:rPr>
          <w:sz w:val="20"/>
          <w:szCs w:val="20"/>
          <w:u w:val="single"/>
        </w:rPr>
        <w:t>Bij</w:t>
      </w:r>
      <w:r w:rsidRPr="000043EA">
        <w:rPr>
          <w:sz w:val="20"/>
          <w:szCs w:val="20"/>
        </w:rPr>
        <w:t xml:space="preserve"> inschrijving dient inschrijver </w:t>
      </w:r>
      <w:r w:rsidR="00FF53C2" w:rsidRPr="000043EA">
        <w:rPr>
          <w:sz w:val="20"/>
          <w:szCs w:val="20"/>
        </w:rPr>
        <w:t>het</w:t>
      </w:r>
      <w:r w:rsidRPr="000043EA">
        <w:rPr>
          <w:sz w:val="20"/>
          <w:szCs w:val="20"/>
        </w:rPr>
        <w:t xml:space="preserve"> </w:t>
      </w:r>
      <w:r w:rsidR="00DC1CE5" w:rsidRPr="000043EA">
        <w:rPr>
          <w:sz w:val="20"/>
          <w:szCs w:val="20"/>
        </w:rPr>
        <w:t xml:space="preserve">Uniform Europees Aanbestedingsdocument </w:t>
      </w:r>
      <w:r w:rsidRPr="000043EA">
        <w:rPr>
          <w:sz w:val="20"/>
          <w:szCs w:val="20"/>
        </w:rPr>
        <w:t xml:space="preserve">in (zie paragraaf 0.04.B). Eerst </w:t>
      </w:r>
      <w:r w:rsidRPr="000043EA">
        <w:rPr>
          <w:sz w:val="20"/>
          <w:szCs w:val="20"/>
          <w:u w:val="single"/>
        </w:rPr>
        <w:t>na</w:t>
      </w:r>
      <w:r w:rsidRPr="000043EA">
        <w:rPr>
          <w:sz w:val="20"/>
          <w:szCs w:val="20"/>
        </w:rPr>
        <w:t xml:space="preserve"> een verzoek daartoe (zie paragraaf 0.07.A) dienen de bewijsstukken als genoemd in onderstaande tabel ingediend te worden.</w:t>
      </w:r>
    </w:p>
    <w:p w:rsidR="000C4F6A" w:rsidRPr="000043EA" w:rsidRDefault="000C4F6A" w:rsidP="000C4F6A">
      <w:pPr>
        <w:jc w:val="both"/>
        <w:rPr>
          <w:sz w:val="20"/>
          <w:szCs w:val="20"/>
        </w:rPr>
      </w:pPr>
    </w:p>
    <w:tbl>
      <w:tblPr>
        <w:tblStyle w:val="Tabelraster"/>
        <w:tblW w:w="9072" w:type="dxa"/>
        <w:tblInd w:w="108" w:type="dxa"/>
        <w:tblLayout w:type="fixed"/>
        <w:tblLook w:val="0000" w:firstRow="0" w:lastRow="0" w:firstColumn="0" w:lastColumn="0" w:noHBand="0" w:noVBand="0"/>
      </w:tblPr>
      <w:tblGrid>
        <w:gridCol w:w="3969"/>
        <w:gridCol w:w="3686"/>
        <w:gridCol w:w="1417"/>
      </w:tblGrid>
      <w:tr w:rsidR="000C4F6A" w:rsidRPr="000043EA" w:rsidTr="00642885">
        <w:trPr>
          <w:trHeight w:val="457"/>
        </w:trPr>
        <w:tc>
          <w:tcPr>
            <w:tcW w:w="3969" w:type="dxa"/>
          </w:tcPr>
          <w:p w:rsidR="000C4F6A" w:rsidRPr="000043EA" w:rsidRDefault="000C4F6A" w:rsidP="00D74575">
            <w:pPr>
              <w:jc w:val="both"/>
              <w:rPr>
                <w:b/>
                <w:sz w:val="18"/>
                <w:szCs w:val="18"/>
              </w:rPr>
            </w:pPr>
            <w:r w:rsidRPr="000043EA">
              <w:rPr>
                <w:b/>
                <w:sz w:val="18"/>
                <w:szCs w:val="18"/>
              </w:rPr>
              <w:t>Minimumeis(en) financiële en economische draagkracht</w:t>
            </w:r>
          </w:p>
        </w:tc>
        <w:tc>
          <w:tcPr>
            <w:tcW w:w="3686" w:type="dxa"/>
          </w:tcPr>
          <w:p w:rsidR="000C4F6A" w:rsidRPr="000043EA" w:rsidRDefault="000C4F6A" w:rsidP="00D74575">
            <w:pPr>
              <w:jc w:val="both"/>
              <w:rPr>
                <w:b/>
                <w:sz w:val="18"/>
                <w:szCs w:val="18"/>
              </w:rPr>
            </w:pPr>
            <w:r w:rsidRPr="000043EA">
              <w:rPr>
                <w:b/>
                <w:sz w:val="18"/>
                <w:szCs w:val="18"/>
              </w:rPr>
              <w:t>Bewijsstuk</w:t>
            </w:r>
          </w:p>
        </w:tc>
        <w:tc>
          <w:tcPr>
            <w:tcW w:w="1417" w:type="dxa"/>
          </w:tcPr>
          <w:p w:rsidR="00642885" w:rsidRPr="000043EA" w:rsidRDefault="000C4F6A" w:rsidP="00642885">
            <w:pPr>
              <w:ind w:left="-107"/>
              <w:jc w:val="both"/>
              <w:rPr>
                <w:b/>
                <w:sz w:val="18"/>
                <w:szCs w:val="18"/>
              </w:rPr>
            </w:pPr>
            <w:r w:rsidRPr="000043EA">
              <w:rPr>
                <w:b/>
                <w:sz w:val="18"/>
                <w:szCs w:val="18"/>
              </w:rPr>
              <w:t xml:space="preserve"> </w:t>
            </w:r>
            <w:r w:rsidR="00642885" w:rsidRPr="000043EA">
              <w:rPr>
                <w:b/>
                <w:sz w:val="18"/>
                <w:szCs w:val="18"/>
              </w:rPr>
              <w:t xml:space="preserve">Bewijsstuk </w:t>
            </w:r>
          </w:p>
          <w:p w:rsidR="000C4F6A" w:rsidRPr="000043EA" w:rsidRDefault="00642885" w:rsidP="00642885">
            <w:pPr>
              <w:ind w:left="-107"/>
              <w:jc w:val="both"/>
              <w:rPr>
                <w:b/>
                <w:sz w:val="18"/>
                <w:szCs w:val="18"/>
              </w:rPr>
            </w:pPr>
            <w:r w:rsidRPr="000043EA">
              <w:rPr>
                <w:b/>
                <w:sz w:val="18"/>
                <w:szCs w:val="18"/>
              </w:rPr>
              <w:t xml:space="preserve"> indienen</w:t>
            </w:r>
          </w:p>
        </w:tc>
      </w:tr>
      <w:tr w:rsidR="000C4F6A" w:rsidRPr="000043EA" w:rsidTr="00642885">
        <w:tc>
          <w:tcPr>
            <w:tcW w:w="3969" w:type="dxa"/>
          </w:tcPr>
          <w:p w:rsidR="000C4F6A" w:rsidRPr="000043EA" w:rsidRDefault="000C4F6A" w:rsidP="00642885">
            <w:pPr>
              <w:rPr>
                <w:sz w:val="18"/>
                <w:szCs w:val="18"/>
              </w:rPr>
            </w:pPr>
            <w:r w:rsidRPr="000043EA">
              <w:rPr>
                <w:sz w:val="18"/>
                <w:szCs w:val="18"/>
              </w:rPr>
              <w:t>Inschrijver beschikt of zal bij opdrachtverlening beschikken over een door een erkend</w:t>
            </w:r>
            <w:r w:rsidR="00AB5D3B" w:rsidRPr="000043EA">
              <w:rPr>
                <w:sz w:val="18"/>
                <w:szCs w:val="18"/>
              </w:rPr>
              <w:t>e</w:t>
            </w:r>
            <w:r w:rsidRPr="000043EA">
              <w:rPr>
                <w:sz w:val="18"/>
                <w:szCs w:val="18"/>
              </w:rPr>
              <w:t xml:space="preserve"> fina</w:t>
            </w:r>
            <w:r w:rsidRPr="000043EA">
              <w:rPr>
                <w:sz w:val="18"/>
                <w:szCs w:val="18"/>
              </w:rPr>
              <w:t>n</w:t>
            </w:r>
            <w:r w:rsidRPr="000043EA">
              <w:rPr>
                <w:sz w:val="18"/>
                <w:szCs w:val="18"/>
              </w:rPr>
              <w:t xml:space="preserve">ciële instelling verstrekte </w:t>
            </w:r>
            <w:r w:rsidRPr="000043EA">
              <w:rPr>
                <w:b/>
                <w:sz w:val="18"/>
                <w:szCs w:val="18"/>
              </w:rPr>
              <w:t xml:space="preserve">bankgarantie ter grootte van 5% </w:t>
            </w:r>
            <w:r w:rsidRPr="000043EA">
              <w:rPr>
                <w:sz w:val="18"/>
                <w:szCs w:val="18"/>
              </w:rPr>
              <w:t>van de inschrijfsom.</w:t>
            </w:r>
          </w:p>
        </w:tc>
        <w:tc>
          <w:tcPr>
            <w:tcW w:w="3686" w:type="dxa"/>
          </w:tcPr>
          <w:p w:rsidR="000C4F6A" w:rsidRPr="000043EA" w:rsidRDefault="000C4F6A" w:rsidP="00642885">
            <w:pPr>
              <w:rPr>
                <w:sz w:val="18"/>
                <w:szCs w:val="18"/>
              </w:rPr>
            </w:pPr>
            <w:r w:rsidRPr="000043EA">
              <w:rPr>
                <w:sz w:val="18"/>
                <w:szCs w:val="18"/>
              </w:rPr>
              <w:t>Een door een erkend financiële instelling afgegeven bankgarantie die voldoet aan de minimumeis,</w:t>
            </w:r>
          </w:p>
          <w:p w:rsidR="000C4F6A" w:rsidRPr="000043EA" w:rsidRDefault="000C4F6A" w:rsidP="00642885">
            <w:pPr>
              <w:rPr>
                <w:sz w:val="18"/>
                <w:szCs w:val="18"/>
              </w:rPr>
            </w:pPr>
          </w:p>
        </w:tc>
        <w:tc>
          <w:tcPr>
            <w:tcW w:w="1417" w:type="dxa"/>
          </w:tcPr>
          <w:p w:rsidR="000C4F6A" w:rsidRPr="000043EA" w:rsidRDefault="000C4F6A" w:rsidP="00642885">
            <w:pPr>
              <w:rPr>
                <w:sz w:val="18"/>
                <w:szCs w:val="18"/>
                <w:u w:val="single"/>
              </w:rPr>
            </w:pPr>
          </w:p>
          <w:p w:rsidR="000C4F6A" w:rsidRPr="000043EA" w:rsidRDefault="000C4F6A" w:rsidP="00642885">
            <w:pPr>
              <w:rPr>
                <w:sz w:val="18"/>
                <w:szCs w:val="18"/>
                <w:u w:val="single"/>
              </w:rPr>
            </w:pPr>
            <w:r w:rsidRPr="000043EA">
              <w:rPr>
                <w:sz w:val="18"/>
                <w:szCs w:val="18"/>
                <w:u w:val="single"/>
              </w:rPr>
              <w:t>na</w:t>
            </w:r>
            <w:r w:rsidRPr="000043EA">
              <w:rPr>
                <w:sz w:val="18"/>
                <w:szCs w:val="18"/>
              </w:rPr>
              <w:t xml:space="preserve"> verzoek (0.07.A)</w:t>
            </w:r>
          </w:p>
          <w:p w:rsidR="000C4F6A" w:rsidRPr="000043EA" w:rsidRDefault="000C4F6A" w:rsidP="00642885">
            <w:pPr>
              <w:rPr>
                <w:sz w:val="18"/>
                <w:szCs w:val="18"/>
                <w:u w:val="single"/>
              </w:rPr>
            </w:pPr>
          </w:p>
        </w:tc>
      </w:tr>
    </w:tbl>
    <w:p w:rsidR="000C4F6A" w:rsidRPr="000043EA" w:rsidRDefault="000C4F6A" w:rsidP="007B18DB">
      <w:pPr>
        <w:rPr>
          <w:sz w:val="20"/>
          <w:szCs w:val="20"/>
        </w:rPr>
      </w:pPr>
    </w:p>
    <w:p w:rsidR="007A7BC0" w:rsidRPr="000043EA" w:rsidRDefault="007A7BC0" w:rsidP="007B18DB">
      <w:pPr>
        <w:rPr>
          <w:sz w:val="20"/>
          <w:szCs w:val="20"/>
        </w:rPr>
      </w:pPr>
    </w:p>
    <w:p w:rsidR="000C4F6A" w:rsidRPr="000043EA" w:rsidRDefault="000C4F6A" w:rsidP="007B18DB">
      <w:pPr>
        <w:jc w:val="both"/>
        <w:rPr>
          <w:b/>
          <w:color w:val="0070C0"/>
          <w:sz w:val="20"/>
          <w:szCs w:val="20"/>
        </w:rPr>
      </w:pPr>
      <w:r w:rsidRPr="000043EA">
        <w:rPr>
          <w:b/>
          <w:color w:val="0070C0"/>
          <w:sz w:val="20"/>
          <w:szCs w:val="20"/>
        </w:rPr>
        <w:t>Technische Bekwaamheid</w:t>
      </w:r>
      <w:r w:rsidR="0022518E" w:rsidRPr="000043EA">
        <w:rPr>
          <w:b/>
          <w:color w:val="0070C0"/>
          <w:sz w:val="20"/>
          <w:szCs w:val="20"/>
        </w:rPr>
        <w:t xml:space="preserve"> (2.16</w:t>
      </w:r>
      <w:r w:rsidRPr="000043EA">
        <w:rPr>
          <w:b/>
          <w:color w:val="0070C0"/>
          <w:sz w:val="20"/>
          <w:szCs w:val="20"/>
        </w:rPr>
        <w:t xml:space="preserve"> </w:t>
      </w:r>
      <w:r w:rsidR="007D755A" w:rsidRPr="000043EA">
        <w:rPr>
          <w:b/>
          <w:color w:val="0070C0"/>
          <w:sz w:val="20"/>
          <w:szCs w:val="20"/>
        </w:rPr>
        <w:t>ARW 2016</w:t>
      </w:r>
      <w:r w:rsidR="0022518E" w:rsidRPr="000043EA">
        <w:rPr>
          <w:b/>
          <w:color w:val="0070C0"/>
          <w:sz w:val="20"/>
          <w:szCs w:val="20"/>
        </w:rPr>
        <w:t>) en Kwaliteitsbewaking (2.17</w:t>
      </w:r>
      <w:r w:rsidRPr="000043EA">
        <w:rPr>
          <w:b/>
          <w:color w:val="0070C0"/>
          <w:sz w:val="20"/>
          <w:szCs w:val="20"/>
        </w:rPr>
        <w:t xml:space="preserve"> </w:t>
      </w:r>
      <w:r w:rsidR="007D755A" w:rsidRPr="000043EA">
        <w:rPr>
          <w:b/>
          <w:color w:val="0070C0"/>
          <w:sz w:val="20"/>
          <w:szCs w:val="20"/>
        </w:rPr>
        <w:t>ARW 2016</w:t>
      </w:r>
      <w:r w:rsidRPr="000043EA">
        <w:rPr>
          <w:b/>
          <w:color w:val="0070C0"/>
          <w:sz w:val="20"/>
          <w:szCs w:val="20"/>
        </w:rPr>
        <w:t>)</w:t>
      </w:r>
    </w:p>
    <w:p w:rsidR="001E12EB" w:rsidRPr="000043EA" w:rsidRDefault="001E12EB" w:rsidP="000C4F6A">
      <w:pPr>
        <w:jc w:val="both"/>
        <w:rPr>
          <w:sz w:val="20"/>
          <w:szCs w:val="20"/>
        </w:rPr>
      </w:pPr>
    </w:p>
    <w:p w:rsidR="000C4F6A" w:rsidRPr="000043EA" w:rsidRDefault="000C4F6A" w:rsidP="000C4F6A">
      <w:pPr>
        <w:jc w:val="both"/>
        <w:rPr>
          <w:sz w:val="20"/>
          <w:szCs w:val="20"/>
        </w:rPr>
      </w:pPr>
      <w:r w:rsidRPr="000043EA">
        <w:rPr>
          <w:sz w:val="20"/>
          <w:szCs w:val="20"/>
        </w:rPr>
        <w:t>Inschrijver dient in het kader van het geschiktheidscriterium Technische Bekwaamheid en Kwaliteit</w:t>
      </w:r>
      <w:r w:rsidRPr="000043EA">
        <w:rPr>
          <w:sz w:val="20"/>
          <w:szCs w:val="20"/>
        </w:rPr>
        <w:t>s</w:t>
      </w:r>
      <w:r w:rsidRPr="000043EA">
        <w:rPr>
          <w:sz w:val="20"/>
          <w:szCs w:val="20"/>
        </w:rPr>
        <w:t>bewaking te voldoen aan de in de onderstaande tabel opgenomen minimumeisen.</w:t>
      </w:r>
    </w:p>
    <w:p w:rsidR="000C4F6A" w:rsidRPr="000043EA" w:rsidRDefault="000C4F6A" w:rsidP="000C4F6A">
      <w:pPr>
        <w:jc w:val="both"/>
        <w:rPr>
          <w:sz w:val="20"/>
          <w:szCs w:val="20"/>
        </w:rPr>
      </w:pPr>
      <w:r w:rsidRPr="000043EA">
        <w:rPr>
          <w:sz w:val="20"/>
          <w:szCs w:val="20"/>
          <w:u w:val="single"/>
        </w:rPr>
        <w:t>Bij</w:t>
      </w:r>
      <w:r w:rsidRPr="000043EA">
        <w:rPr>
          <w:sz w:val="20"/>
          <w:szCs w:val="20"/>
        </w:rPr>
        <w:t xml:space="preserve"> inschrijving dient inschrijver </w:t>
      </w:r>
      <w:r w:rsidR="00FF53C2" w:rsidRPr="000043EA">
        <w:rPr>
          <w:sz w:val="20"/>
          <w:szCs w:val="20"/>
        </w:rPr>
        <w:t>het</w:t>
      </w:r>
      <w:r w:rsidRPr="000043EA">
        <w:rPr>
          <w:sz w:val="20"/>
          <w:szCs w:val="20"/>
        </w:rPr>
        <w:t xml:space="preserve"> </w:t>
      </w:r>
      <w:r w:rsidR="00DC1CE5" w:rsidRPr="000043EA">
        <w:rPr>
          <w:sz w:val="20"/>
          <w:szCs w:val="20"/>
        </w:rPr>
        <w:t xml:space="preserve">Uniform Europees Aanbestedingsdocument </w:t>
      </w:r>
      <w:r w:rsidRPr="000043EA">
        <w:rPr>
          <w:sz w:val="20"/>
          <w:szCs w:val="20"/>
        </w:rPr>
        <w:t>(zie paragraaf 0.04.B onder 1) en met behulp van het 'Formulier Referenties' (zie paragraaf 0.04.B onder 2) de in onde</w:t>
      </w:r>
      <w:r w:rsidRPr="000043EA">
        <w:rPr>
          <w:sz w:val="20"/>
          <w:szCs w:val="20"/>
        </w:rPr>
        <w:t>r</w:t>
      </w:r>
      <w:r w:rsidRPr="000043EA">
        <w:rPr>
          <w:sz w:val="20"/>
          <w:szCs w:val="20"/>
        </w:rPr>
        <w:t xml:space="preserve">staande tabel gevraagde referenties in. Eerst </w:t>
      </w:r>
      <w:r w:rsidRPr="000043EA">
        <w:rPr>
          <w:sz w:val="20"/>
          <w:szCs w:val="20"/>
          <w:u w:val="single"/>
        </w:rPr>
        <w:t>na</w:t>
      </w:r>
      <w:r w:rsidRPr="000043EA">
        <w:rPr>
          <w:sz w:val="20"/>
          <w:szCs w:val="20"/>
        </w:rPr>
        <w:t xml:space="preserve"> een verzoek daartoe (zie paragraaf 0.07.A) dienen de overige in onderstaande tabel genoemde bewijsstukken aangeleverd te worden.</w:t>
      </w:r>
    </w:p>
    <w:p w:rsidR="00C977E6" w:rsidRPr="000043EA" w:rsidRDefault="00D6170B" w:rsidP="00D6170B">
      <w:pPr>
        <w:rPr>
          <w:sz w:val="20"/>
          <w:szCs w:val="20"/>
        </w:rPr>
      </w:pPr>
      <w:r w:rsidRPr="000043EA">
        <w:rPr>
          <w:sz w:val="20"/>
          <w:szCs w:val="20"/>
        </w:rPr>
        <w:t>Door het opgeven van een referentie geeft Inschrijver tevens toestemming aan Opdrachtgever om zonder tussenkomst van Inschrijver, voor verificatie contact op te nemen met de genoemde contac</w:t>
      </w:r>
      <w:r w:rsidRPr="000043EA">
        <w:rPr>
          <w:sz w:val="20"/>
          <w:szCs w:val="20"/>
        </w:rPr>
        <w:t>t</w:t>
      </w:r>
      <w:r w:rsidRPr="000043EA">
        <w:rPr>
          <w:sz w:val="20"/>
          <w:szCs w:val="20"/>
        </w:rPr>
        <w:t>persoon van de referentie.</w:t>
      </w:r>
    </w:p>
    <w:p w:rsidR="00C977E6" w:rsidRPr="000043EA" w:rsidRDefault="00C977E6">
      <w:pPr>
        <w:rPr>
          <w:sz w:val="20"/>
          <w:szCs w:val="20"/>
        </w:rPr>
      </w:pPr>
      <w:r w:rsidRPr="000043EA">
        <w:rPr>
          <w:sz w:val="20"/>
          <w:szCs w:val="20"/>
        </w:rPr>
        <w:br w:type="page"/>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3969"/>
        <w:gridCol w:w="3686"/>
        <w:gridCol w:w="1417"/>
      </w:tblGrid>
      <w:tr w:rsidR="000C4F6A" w:rsidRPr="000043EA" w:rsidTr="00642885">
        <w:tc>
          <w:tcPr>
            <w:tcW w:w="3969" w:type="dxa"/>
            <w:shd w:val="clear" w:color="auto" w:fill="auto"/>
          </w:tcPr>
          <w:p w:rsidR="000C4F6A" w:rsidRPr="000043EA" w:rsidRDefault="000C4F6A" w:rsidP="00D74575">
            <w:pPr>
              <w:jc w:val="both"/>
              <w:rPr>
                <w:b/>
                <w:sz w:val="18"/>
                <w:szCs w:val="18"/>
              </w:rPr>
            </w:pPr>
            <w:r w:rsidRPr="000043EA">
              <w:rPr>
                <w:b/>
                <w:sz w:val="18"/>
                <w:szCs w:val="18"/>
              </w:rPr>
              <w:lastRenderedPageBreak/>
              <w:t>Minimum(eisen) Technische</w:t>
            </w:r>
          </w:p>
          <w:p w:rsidR="000C4F6A" w:rsidRPr="000043EA" w:rsidRDefault="000C4F6A" w:rsidP="00D74575">
            <w:pPr>
              <w:jc w:val="both"/>
              <w:rPr>
                <w:b/>
                <w:sz w:val="18"/>
                <w:szCs w:val="18"/>
              </w:rPr>
            </w:pPr>
            <w:r w:rsidRPr="000043EA">
              <w:rPr>
                <w:b/>
                <w:sz w:val="18"/>
                <w:szCs w:val="18"/>
              </w:rPr>
              <w:t>Bekwaamheid / Kwaliteitsbewaking</w:t>
            </w:r>
          </w:p>
        </w:tc>
        <w:tc>
          <w:tcPr>
            <w:tcW w:w="3686" w:type="dxa"/>
          </w:tcPr>
          <w:p w:rsidR="000C4F6A" w:rsidRPr="000043EA" w:rsidRDefault="000C4F6A" w:rsidP="00D74575">
            <w:pPr>
              <w:jc w:val="both"/>
              <w:rPr>
                <w:b/>
                <w:sz w:val="18"/>
                <w:szCs w:val="18"/>
              </w:rPr>
            </w:pPr>
            <w:r w:rsidRPr="000043EA">
              <w:rPr>
                <w:b/>
                <w:sz w:val="18"/>
                <w:szCs w:val="18"/>
              </w:rPr>
              <w:t>Bewijsstuk</w:t>
            </w:r>
          </w:p>
        </w:tc>
        <w:tc>
          <w:tcPr>
            <w:tcW w:w="1417" w:type="dxa"/>
          </w:tcPr>
          <w:p w:rsidR="006D4E8E" w:rsidRPr="000043EA" w:rsidRDefault="000C4F6A" w:rsidP="006D4E8E">
            <w:pPr>
              <w:ind w:left="-107"/>
              <w:jc w:val="both"/>
              <w:rPr>
                <w:b/>
                <w:sz w:val="18"/>
                <w:szCs w:val="18"/>
              </w:rPr>
            </w:pPr>
            <w:r w:rsidRPr="000043EA">
              <w:rPr>
                <w:b/>
                <w:sz w:val="18"/>
                <w:szCs w:val="18"/>
              </w:rPr>
              <w:t xml:space="preserve"> </w:t>
            </w:r>
            <w:r w:rsidR="006D4E8E" w:rsidRPr="000043EA">
              <w:rPr>
                <w:b/>
                <w:sz w:val="18"/>
                <w:szCs w:val="18"/>
              </w:rPr>
              <w:t>Bewijsstuk</w:t>
            </w:r>
          </w:p>
          <w:p w:rsidR="000C4F6A" w:rsidRPr="000043EA" w:rsidRDefault="007B18DB" w:rsidP="006D4E8E">
            <w:pPr>
              <w:ind w:left="-107"/>
              <w:jc w:val="both"/>
              <w:rPr>
                <w:b/>
                <w:sz w:val="18"/>
                <w:szCs w:val="18"/>
              </w:rPr>
            </w:pPr>
            <w:r w:rsidRPr="000043EA">
              <w:rPr>
                <w:b/>
                <w:sz w:val="18"/>
                <w:szCs w:val="18"/>
              </w:rPr>
              <w:t xml:space="preserve"> </w:t>
            </w:r>
            <w:r w:rsidR="00642885" w:rsidRPr="000043EA">
              <w:rPr>
                <w:b/>
                <w:sz w:val="18"/>
                <w:szCs w:val="18"/>
              </w:rPr>
              <w:t>I</w:t>
            </w:r>
            <w:r w:rsidR="000C4F6A" w:rsidRPr="000043EA">
              <w:rPr>
                <w:b/>
                <w:sz w:val="18"/>
                <w:szCs w:val="18"/>
              </w:rPr>
              <w:t>ndienen</w:t>
            </w:r>
            <w:r w:rsidR="00642885" w:rsidRPr="000043EA">
              <w:rPr>
                <w:b/>
                <w:sz w:val="18"/>
                <w:szCs w:val="18"/>
              </w:rPr>
              <w:t>:</w:t>
            </w:r>
          </w:p>
        </w:tc>
      </w:tr>
      <w:tr w:rsidR="000C4F6A" w:rsidRPr="000043EA" w:rsidTr="00642885">
        <w:tc>
          <w:tcPr>
            <w:tcW w:w="3969" w:type="dxa"/>
            <w:shd w:val="clear" w:color="auto" w:fill="auto"/>
          </w:tcPr>
          <w:p w:rsidR="001E12EB" w:rsidRPr="000043EA" w:rsidRDefault="000C4F6A" w:rsidP="00642885">
            <w:pPr>
              <w:rPr>
                <w:sz w:val="18"/>
                <w:szCs w:val="18"/>
              </w:rPr>
            </w:pPr>
            <w:r w:rsidRPr="000043EA">
              <w:rPr>
                <w:sz w:val="18"/>
                <w:szCs w:val="18"/>
              </w:rPr>
              <w:t>Inschrijver dient in de afgelopen 5 jaar voora</w:t>
            </w:r>
            <w:r w:rsidRPr="000043EA">
              <w:rPr>
                <w:sz w:val="18"/>
                <w:szCs w:val="18"/>
              </w:rPr>
              <w:t>f</w:t>
            </w:r>
            <w:r w:rsidRPr="000043EA">
              <w:rPr>
                <w:sz w:val="18"/>
                <w:szCs w:val="18"/>
              </w:rPr>
              <w:t xml:space="preserve">gaande aan inschrijving ten minste </w:t>
            </w:r>
            <w:r w:rsidRPr="000043EA">
              <w:rPr>
                <w:b/>
                <w:sz w:val="18"/>
                <w:szCs w:val="18"/>
              </w:rPr>
              <w:t>1 opdracht</w:t>
            </w:r>
            <w:r w:rsidRPr="000043EA">
              <w:rPr>
                <w:sz w:val="18"/>
                <w:szCs w:val="18"/>
              </w:rPr>
              <w:t xml:space="preserve"> naar tevredenheid te hebben verricht op het gebied van </w:t>
            </w:r>
            <w:r w:rsidR="002366A2" w:rsidRPr="000043EA">
              <w:rPr>
                <w:sz w:val="18"/>
                <w:szCs w:val="18"/>
              </w:rPr>
              <w:t>grond-, weg- en waterbouw</w:t>
            </w:r>
            <w:r w:rsidR="00965E13" w:rsidRPr="000043EA">
              <w:rPr>
                <w:sz w:val="18"/>
                <w:szCs w:val="18"/>
              </w:rPr>
              <w:t xml:space="preserve"> met</w:t>
            </w:r>
            <w:r w:rsidR="00E11677" w:rsidRPr="000043EA">
              <w:rPr>
                <w:sz w:val="18"/>
                <w:szCs w:val="18"/>
              </w:rPr>
              <w:t xml:space="preserve"> een </w:t>
            </w:r>
            <w:r w:rsidR="002366A2" w:rsidRPr="000043EA">
              <w:rPr>
                <w:sz w:val="18"/>
                <w:szCs w:val="18"/>
              </w:rPr>
              <w:t>inschrijving van minimaal € 1.500.000,-</w:t>
            </w:r>
            <w:r w:rsidR="002359FD" w:rsidRPr="000043EA">
              <w:rPr>
                <w:sz w:val="18"/>
                <w:szCs w:val="18"/>
              </w:rPr>
              <w:t>.</w:t>
            </w:r>
          </w:p>
        </w:tc>
        <w:tc>
          <w:tcPr>
            <w:tcW w:w="3686" w:type="dxa"/>
          </w:tcPr>
          <w:p w:rsidR="000C4F6A" w:rsidRPr="000043EA" w:rsidRDefault="000C4F6A" w:rsidP="00642885">
            <w:pPr>
              <w:rPr>
                <w:sz w:val="18"/>
                <w:szCs w:val="18"/>
              </w:rPr>
            </w:pPr>
            <w:r w:rsidRPr="000043EA">
              <w:rPr>
                <w:sz w:val="18"/>
                <w:szCs w:val="18"/>
              </w:rPr>
              <w:t>1) Tevredenheidsverklaring</w:t>
            </w:r>
            <w:r w:rsidR="006D4E8E" w:rsidRPr="000043EA">
              <w:rPr>
                <w:sz w:val="18"/>
                <w:szCs w:val="18"/>
              </w:rPr>
              <w:t>.</w:t>
            </w:r>
          </w:p>
          <w:p w:rsidR="000C4F6A" w:rsidRPr="000043EA" w:rsidRDefault="000C4F6A" w:rsidP="00642885">
            <w:pPr>
              <w:rPr>
                <w:sz w:val="18"/>
                <w:szCs w:val="18"/>
              </w:rPr>
            </w:pPr>
          </w:p>
          <w:p w:rsidR="000C4F6A" w:rsidRPr="000043EA" w:rsidRDefault="007A4BE1" w:rsidP="002366A2">
            <w:pPr>
              <w:rPr>
                <w:sz w:val="18"/>
                <w:szCs w:val="18"/>
              </w:rPr>
            </w:pPr>
            <w:r w:rsidRPr="000043EA">
              <w:rPr>
                <w:sz w:val="18"/>
                <w:szCs w:val="18"/>
              </w:rPr>
              <w:t>2</w:t>
            </w:r>
            <w:r w:rsidR="000C4F6A" w:rsidRPr="000043EA">
              <w:rPr>
                <w:sz w:val="18"/>
                <w:szCs w:val="18"/>
              </w:rPr>
              <w:t>) Projectinformatie waaruit genoegzaam kan worden afgeleid dat aan deze min</w:t>
            </w:r>
            <w:r w:rsidR="000C4F6A" w:rsidRPr="000043EA">
              <w:rPr>
                <w:sz w:val="18"/>
                <w:szCs w:val="18"/>
              </w:rPr>
              <w:t>i</w:t>
            </w:r>
            <w:r w:rsidR="000C4F6A" w:rsidRPr="000043EA">
              <w:rPr>
                <w:sz w:val="18"/>
                <w:szCs w:val="18"/>
              </w:rPr>
              <w:t>mumeis is voldaan</w:t>
            </w:r>
            <w:r w:rsidR="006D4E8E" w:rsidRPr="000043EA">
              <w:rPr>
                <w:sz w:val="18"/>
                <w:szCs w:val="18"/>
              </w:rPr>
              <w:t>.</w:t>
            </w:r>
          </w:p>
        </w:tc>
        <w:tc>
          <w:tcPr>
            <w:tcW w:w="1417" w:type="dxa"/>
          </w:tcPr>
          <w:p w:rsidR="000C4F6A" w:rsidRPr="000043EA" w:rsidRDefault="000C4F6A" w:rsidP="00642885">
            <w:pPr>
              <w:rPr>
                <w:sz w:val="18"/>
                <w:szCs w:val="18"/>
                <w:u w:val="single"/>
              </w:rPr>
            </w:pPr>
            <w:r w:rsidRPr="000043EA">
              <w:rPr>
                <w:sz w:val="18"/>
                <w:szCs w:val="18"/>
                <w:u w:val="single"/>
              </w:rPr>
              <w:t>na</w:t>
            </w:r>
            <w:r w:rsidRPr="000043EA">
              <w:rPr>
                <w:sz w:val="18"/>
                <w:szCs w:val="18"/>
              </w:rPr>
              <w:t xml:space="preserve"> verzoek (0.07.A)</w:t>
            </w:r>
          </w:p>
          <w:p w:rsidR="000C4F6A" w:rsidRPr="000043EA" w:rsidRDefault="000C4F6A" w:rsidP="00642885">
            <w:pPr>
              <w:rPr>
                <w:sz w:val="18"/>
                <w:szCs w:val="18"/>
                <w:u w:val="single"/>
              </w:rPr>
            </w:pPr>
          </w:p>
          <w:p w:rsidR="000C4F6A" w:rsidRPr="000043EA" w:rsidRDefault="000C4F6A" w:rsidP="006D4E8E">
            <w:pPr>
              <w:rPr>
                <w:sz w:val="18"/>
                <w:szCs w:val="18"/>
              </w:rPr>
            </w:pPr>
            <w:r w:rsidRPr="000043EA">
              <w:rPr>
                <w:sz w:val="18"/>
                <w:szCs w:val="18"/>
                <w:u w:val="single"/>
              </w:rPr>
              <w:t>na</w:t>
            </w:r>
            <w:r w:rsidRPr="000043EA">
              <w:rPr>
                <w:sz w:val="18"/>
                <w:szCs w:val="18"/>
              </w:rPr>
              <w:t xml:space="preserve"> verzoek (0.07.A)</w:t>
            </w:r>
          </w:p>
          <w:p w:rsidR="006D4E8E" w:rsidRPr="000043EA" w:rsidRDefault="006D4E8E" w:rsidP="006D4E8E">
            <w:pPr>
              <w:rPr>
                <w:sz w:val="18"/>
                <w:szCs w:val="18"/>
              </w:rPr>
            </w:pPr>
          </w:p>
        </w:tc>
      </w:tr>
      <w:tr w:rsidR="00F945CF" w:rsidRPr="000043EA" w:rsidTr="00642885">
        <w:tc>
          <w:tcPr>
            <w:tcW w:w="3969" w:type="dxa"/>
            <w:shd w:val="clear" w:color="auto" w:fill="auto"/>
          </w:tcPr>
          <w:p w:rsidR="00F945CF" w:rsidRPr="000043EA" w:rsidRDefault="00F945CF" w:rsidP="002366A2">
            <w:pPr>
              <w:rPr>
                <w:sz w:val="18"/>
                <w:szCs w:val="18"/>
              </w:rPr>
            </w:pPr>
            <w:r w:rsidRPr="000043EA">
              <w:rPr>
                <w:sz w:val="18"/>
                <w:szCs w:val="18"/>
              </w:rPr>
              <w:t>Inschrijver dient in de afgelopen 5 jaar voora</w:t>
            </w:r>
            <w:r w:rsidRPr="000043EA">
              <w:rPr>
                <w:sz w:val="18"/>
                <w:szCs w:val="18"/>
              </w:rPr>
              <w:t>f</w:t>
            </w:r>
            <w:r w:rsidRPr="000043EA">
              <w:rPr>
                <w:sz w:val="18"/>
                <w:szCs w:val="18"/>
              </w:rPr>
              <w:t xml:space="preserve">gaande aan inschrijving ten minste </w:t>
            </w:r>
            <w:r w:rsidRPr="000043EA">
              <w:rPr>
                <w:b/>
                <w:sz w:val="18"/>
                <w:szCs w:val="18"/>
              </w:rPr>
              <w:t>1 opdracht</w:t>
            </w:r>
            <w:r w:rsidRPr="000043EA">
              <w:rPr>
                <w:sz w:val="18"/>
                <w:szCs w:val="18"/>
              </w:rPr>
              <w:t xml:space="preserve"> naar tevredenheid te hebben verricht</w:t>
            </w:r>
            <w:r w:rsidR="002366A2" w:rsidRPr="000043EA">
              <w:rPr>
                <w:sz w:val="18"/>
                <w:szCs w:val="18"/>
              </w:rPr>
              <w:t xml:space="preserve"> met </w:t>
            </w:r>
            <w:r w:rsidR="00C977E6" w:rsidRPr="000043EA">
              <w:rPr>
                <w:sz w:val="18"/>
                <w:szCs w:val="18"/>
              </w:rPr>
              <w:t xml:space="preserve">het realiseren van een asfaltconstructie </w:t>
            </w:r>
            <w:r w:rsidR="002366A2" w:rsidRPr="000043EA">
              <w:rPr>
                <w:sz w:val="18"/>
                <w:szCs w:val="18"/>
              </w:rPr>
              <w:t xml:space="preserve"> met een oppervlakte van minimaal </w:t>
            </w:r>
            <w:r w:rsidR="00C977E6" w:rsidRPr="000043EA">
              <w:rPr>
                <w:sz w:val="18"/>
                <w:szCs w:val="18"/>
              </w:rPr>
              <w:t>6</w:t>
            </w:r>
            <w:r w:rsidR="002366A2" w:rsidRPr="000043EA">
              <w:rPr>
                <w:sz w:val="18"/>
                <w:szCs w:val="18"/>
              </w:rPr>
              <w:t>.000 m2.</w:t>
            </w:r>
          </w:p>
          <w:p w:rsidR="002366A2" w:rsidRPr="000043EA" w:rsidRDefault="002366A2" w:rsidP="002366A2">
            <w:pPr>
              <w:rPr>
                <w:sz w:val="18"/>
                <w:szCs w:val="18"/>
              </w:rPr>
            </w:pPr>
          </w:p>
        </w:tc>
        <w:tc>
          <w:tcPr>
            <w:tcW w:w="3686" w:type="dxa"/>
          </w:tcPr>
          <w:p w:rsidR="00F945CF" w:rsidRPr="000043EA" w:rsidRDefault="00F945CF" w:rsidP="00DC1CE5">
            <w:pPr>
              <w:rPr>
                <w:sz w:val="18"/>
                <w:szCs w:val="18"/>
              </w:rPr>
            </w:pPr>
            <w:r w:rsidRPr="000043EA">
              <w:rPr>
                <w:sz w:val="18"/>
                <w:szCs w:val="18"/>
              </w:rPr>
              <w:t>1) Tevredenheidsverklaring</w:t>
            </w:r>
            <w:r w:rsidR="006D4E8E" w:rsidRPr="000043EA">
              <w:rPr>
                <w:sz w:val="18"/>
                <w:szCs w:val="18"/>
              </w:rPr>
              <w:t>.</w:t>
            </w:r>
          </w:p>
          <w:p w:rsidR="00F945CF" w:rsidRPr="000043EA" w:rsidRDefault="00F945CF" w:rsidP="00DC1CE5">
            <w:pPr>
              <w:rPr>
                <w:sz w:val="18"/>
                <w:szCs w:val="18"/>
              </w:rPr>
            </w:pPr>
          </w:p>
          <w:p w:rsidR="00F945CF" w:rsidRPr="000043EA" w:rsidRDefault="00F945CF" w:rsidP="00DC1CE5">
            <w:pPr>
              <w:rPr>
                <w:sz w:val="18"/>
                <w:szCs w:val="18"/>
              </w:rPr>
            </w:pPr>
            <w:r w:rsidRPr="000043EA">
              <w:rPr>
                <w:sz w:val="18"/>
                <w:szCs w:val="18"/>
              </w:rPr>
              <w:t>2) Projectinformatie waaruit genoegzaam kan worden afgeleid dat aan deze min</w:t>
            </w:r>
            <w:r w:rsidRPr="000043EA">
              <w:rPr>
                <w:sz w:val="18"/>
                <w:szCs w:val="18"/>
              </w:rPr>
              <w:t>i</w:t>
            </w:r>
            <w:r w:rsidRPr="000043EA">
              <w:rPr>
                <w:sz w:val="18"/>
                <w:szCs w:val="18"/>
              </w:rPr>
              <w:t>mumeis is voldaan</w:t>
            </w:r>
            <w:r w:rsidR="006D4E8E" w:rsidRPr="000043EA">
              <w:rPr>
                <w:sz w:val="18"/>
                <w:szCs w:val="18"/>
              </w:rPr>
              <w:t>.</w:t>
            </w:r>
          </w:p>
        </w:tc>
        <w:tc>
          <w:tcPr>
            <w:tcW w:w="1417" w:type="dxa"/>
          </w:tcPr>
          <w:p w:rsidR="00F945CF" w:rsidRPr="000043EA" w:rsidRDefault="00F945CF" w:rsidP="00DC1CE5">
            <w:pPr>
              <w:rPr>
                <w:sz w:val="18"/>
                <w:szCs w:val="18"/>
                <w:u w:val="single"/>
              </w:rPr>
            </w:pPr>
            <w:r w:rsidRPr="000043EA">
              <w:rPr>
                <w:sz w:val="18"/>
                <w:szCs w:val="18"/>
                <w:u w:val="single"/>
              </w:rPr>
              <w:t>na</w:t>
            </w:r>
            <w:r w:rsidRPr="000043EA">
              <w:rPr>
                <w:sz w:val="18"/>
                <w:szCs w:val="18"/>
              </w:rPr>
              <w:t xml:space="preserve"> verzoek (0.07.A)</w:t>
            </w:r>
          </w:p>
          <w:p w:rsidR="00F945CF" w:rsidRPr="000043EA" w:rsidRDefault="00F945CF" w:rsidP="00DC1CE5">
            <w:pPr>
              <w:rPr>
                <w:sz w:val="18"/>
                <w:szCs w:val="18"/>
                <w:u w:val="single"/>
              </w:rPr>
            </w:pPr>
          </w:p>
          <w:p w:rsidR="00F945CF" w:rsidRPr="000043EA" w:rsidRDefault="00F945CF" w:rsidP="00FC381E">
            <w:pPr>
              <w:rPr>
                <w:sz w:val="18"/>
                <w:szCs w:val="18"/>
              </w:rPr>
            </w:pPr>
            <w:r w:rsidRPr="000043EA">
              <w:rPr>
                <w:sz w:val="18"/>
                <w:szCs w:val="18"/>
                <w:u w:val="single"/>
              </w:rPr>
              <w:t>na</w:t>
            </w:r>
            <w:r w:rsidRPr="000043EA">
              <w:rPr>
                <w:sz w:val="18"/>
                <w:szCs w:val="18"/>
              </w:rPr>
              <w:t xml:space="preserve"> verzoek (0.07.A)</w:t>
            </w:r>
          </w:p>
        </w:tc>
      </w:tr>
      <w:tr w:rsidR="00F945CF" w:rsidRPr="000043EA" w:rsidTr="00642885">
        <w:tc>
          <w:tcPr>
            <w:tcW w:w="3969" w:type="dxa"/>
            <w:shd w:val="clear" w:color="auto" w:fill="auto"/>
          </w:tcPr>
          <w:p w:rsidR="00F945CF" w:rsidRPr="000043EA" w:rsidRDefault="00FC381E" w:rsidP="006D4E8E">
            <w:pPr>
              <w:rPr>
                <w:sz w:val="18"/>
                <w:szCs w:val="18"/>
              </w:rPr>
            </w:pPr>
            <w:r w:rsidRPr="000043EA">
              <w:rPr>
                <w:sz w:val="18"/>
                <w:szCs w:val="18"/>
              </w:rPr>
              <w:t>Inschrijver dient in de afgelopen 5 jaar voora</w:t>
            </w:r>
            <w:r w:rsidRPr="000043EA">
              <w:rPr>
                <w:sz w:val="18"/>
                <w:szCs w:val="18"/>
              </w:rPr>
              <w:t>f</w:t>
            </w:r>
            <w:r w:rsidRPr="000043EA">
              <w:rPr>
                <w:sz w:val="18"/>
                <w:szCs w:val="18"/>
              </w:rPr>
              <w:t xml:space="preserve">gaande aan inschrijving ten minste </w:t>
            </w:r>
            <w:r w:rsidRPr="000043EA">
              <w:rPr>
                <w:b/>
                <w:bCs/>
                <w:sz w:val="18"/>
                <w:szCs w:val="18"/>
              </w:rPr>
              <w:t>1 opdracht</w:t>
            </w:r>
            <w:r w:rsidRPr="000043EA">
              <w:rPr>
                <w:sz w:val="18"/>
                <w:szCs w:val="18"/>
              </w:rPr>
              <w:t xml:space="preserve"> naar tevredenheid te</w:t>
            </w:r>
            <w:r w:rsidR="004F0F65" w:rsidRPr="000043EA">
              <w:rPr>
                <w:sz w:val="18"/>
                <w:szCs w:val="18"/>
              </w:rPr>
              <w:t xml:space="preserve"> hebben verricht op het gebied grondverzet met een minimum ho</w:t>
            </w:r>
            <w:r w:rsidR="004F0F65" w:rsidRPr="000043EA">
              <w:rPr>
                <w:sz w:val="18"/>
                <w:szCs w:val="18"/>
              </w:rPr>
              <w:t>e</w:t>
            </w:r>
            <w:r w:rsidR="004F0F65" w:rsidRPr="000043EA">
              <w:rPr>
                <w:sz w:val="18"/>
                <w:szCs w:val="18"/>
              </w:rPr>
              <w:t>veelheid van 25.000 m3 grond.</w:t>
            </w:r>
          </w:p>
        </w:tc>
        <w:tc>
          <w:tcPr>
            <w:tcW w:w="3686" w:type="dxa"/>
          </w:tcPr>
          <w:p w:rsidR="00F945CF" w:rsidRPr="000043EA" w:rsidRDefault="00F945CF" w:rsidP="00DC1CE5">
            <w:pPr>
              <w:rPr>
                <w:sz w:val="18"/>
                <w:szCs w:val="18"/>
              </w:rPr>
            </w:pPr>
            <w:r w:rsidRPr="000043EA">
              <w:rPr>
                <w:sz w:val="18"/>
                <w:szCs w:val="18"/>
              </w:rPr>
              <w:t>1) Tevredenheidsverklaring</w:t>
            </w:r>
            <w:r w:rsidR="006D4E8E" w:rsidRPr="000043EA">
              <w:rPr>
                <w:sz w:val="18"/>
                <w:szCs w:val="18"/>
              </w:rPr>
              <w:t>.</w:t>
            </w:r>
          </w:p>
          <w:p w:rsidR="00F945CF" w:rsidRPr="000043EA" w:rsidRDefault="00F945CF" w:rsidP="00DC1CE5">
            <w:pPr>
              <w:rPr>
                <w:sz w:val="18"/>
                <w:szCs w:val="18"/>
              </w:rPr>
            </w:pPr>
          </w:p>
          <w:p w:rsidR="00F945CF" w:rsidRPr="000043EA" w:rsidRDefault="00F945CF" w:rsidP="004F0F65">
            <w:pPr>
              <w:rPr>
                <w:sz w:val="18"/>
                <w:szCs w:val="18"/>
              </w:rPr>
            </w:pPr>
            <w:r w:rsidRPr="000043EA">
              <w:rPr>
                <w:sz w:val="18"/>
                <w:szCs w:val="18"/>
              </w:rPr>
              <w:t>2) Projectinformatie waaruit genoegzaam kan worden afgeleid dat aan deze min</w:t>
            </w:r>
            <w:r w:rsidRPr="000043EA">
              <w:rPr>
                <w:sz w:val="18"/>
                <w:szCs w:val="18"/>
              </w:rPr>
              <w:t>i</w:t>
            </w:r>
            <w:r w:rsidRPr="000043EA">
              <w:rPr>
                <w:sz w:val="18"/>
                <w:szCs w:val="18"/>
              </w:rPr>
              <w:t>mumeis is voldaan</w:t>
            </w:r>
            <w:r w:rsidR="006D4E8E" w:rsidRPr="000043EA">
              <w:rPr>
                <w:sz w:val="18"/>
                <w:szCs w:val="18"/>
              </w:rPr>
              <w:t>.</w:t>
            </w:r>
          </w:p>
          <w:p w:rsidR="006D4E8E" w:rsidRPr="000043EA" w:rsidRDefault="006D4E8E" w:rsidP="004F0F65">
            <w:pPr>
              <w:rPr>
                <w:sz w:val="18"/>
                <w:szCs w:val="18"/>
              </w:rPr>
            </w:pPr>
          </w:p>
        </w:tc>
        <w:tc>
          <w:tcPr>
            <w:tcW w:w="1417" w:type="dxa"/>
          </w:tcPr>
          <w:p w:rsidR="00F945CF" w:rsidRPr="000043EA" w:rsidRDefault="00F945CF" w:rsidP="00DC1CE5">
            <w:pPr>
              <w:rPr>
                <w:sz w:val="18"/>
                <w:szCs w:val="18"/>
                <w:u w:val="single"/>
              </w:rPr>
            </w:pPr>
            <w:r w:rsidRPr="000043EA">
              <w:rPr>
                <w:sz w:val="18"/>
                <w:szCs w:val="18"/>
                <w:u w:val="single"/>
              </w:rPr>
              <w:t>na</w:t>
            </w:r>
            <w:r w:rsidRPr="000043EA">
              <w:rPr>
                <w:sz w:val="18"/>
                <w:szCs w:val="18"/>
              </w:rPr>
              <w:t xml:space="preserve"> verzoek (0.07.A)</w:t>
            </w:r>
          </w:p>
          <w:p w:rsidR="00F945CF" w:rsidRPr="000043EA" w:rsidRDefault="00F945CF" w:rsidP="00DC1CE5">
            <w:pPr>
              <w:rPr>
                <w:sz w:val="18"/>
                <w:szCs w:val="18"/>
                <w:u w:val="single"/>
              </w:rPr>
            </w:pPr>
          </w:p>
          <w:p w:rsidR="006D4E8E" w:rsidRPr="000043EA" w:rsidRDefault="00F945CF" w:rsidP="006D4E8E">
            <w:pPr>
              <w:rPr>
                <w:sz w:val="18"/>
                <w:szCs w:val="18"/>
              </w:rPr>
            </w:pPr>
            <w:r w:rsidRPr="000043EA">
              <w:rPr>
                <w:sz w:val="18"/>
                <w:szCs w:val="18"/>
                <w:u w:val="single"/>
              </w:rPr>
              <w:t>na</w:t>
            </w:r>
            <w:r w:rsidRPr="000043EA">
              <w:rPr>
                <w:sz w:val="18"/>
                <w:szCs w:val="18"/>
              </w:rPr>
              <w:t xml:space="preserve"> verzoek (0.07.A)</w:t>
            </w:r>
          </w:p>
        </w:tc>
      </w:tr>
      <w:tr w:rsidR="00F945CF" w:rsidRPr="000043EA" w:rsidTr="00642885">
        <w:tc>
          <w:tcPr>
            <w:tcW w:w="3969" w:type="dxa"/>
            <w:shd w:val="clear" w:color="auto" w:fill="auto"/>
          </w:tcPr>
          <w:p w:rsidR="00F945CF" w:rsidRPr="000043EA" w:rsidRDefault="00F945CF" w:rsidP="00642885">
            <w:pPr>
              <w:rPr>
                <w:sz w:val="18"/>
                <w:szCs w:val="18"/>
              </w:rPr>
            </w:pPr>
            <w:r w:rsidRPr="000043EA">
              <w:rPr>
                <w:sz w:val="18"/>
                <w:szCs w:val="18"/>
              </w:rPr>
              <w:t>Inschrijver dient te beschikken over een kwal</w:t>
            </w:r>
            <w:r w:rsidRPr="000043EA">
              <w:rPr>
                <w:sz w:val="18"/>
                <w:szCs w:val="18"/>
              </w:rPr>
              <w:t>i</w:t>
            </w:r>
            <w:r w:rsidRPr="000043EA">
              <w:rPr>
                <w:sz w:val="18"/>
                <w:szCs w:val="18"/>
              </w:rPr>
              <w:t xml:space="preserve">teitszorgsysteem op basis van </w:t>
            </w:r>
            <w:r w:rsidRPr="000043EA">
              <w:rPr>
                <w:b/>
                <w:sz w:val="18"/>
                <w:szCs w:val="18"/>
              </w:rPr>
              <w:t>NEN-EN-ISO 9001</w:t>
            </w:r>
            <w:r w:rsidRPr="000043EA">
              <w:rPr>
                <w:sz w:val="18"/>
                <w:szCs w:val="18"/>
              </w:rPr>
              <w:t xml:space="preserve"> dat betrekking heeft op de aard van de opdracht, of een daaraan gelijkwaardig sy</w:t>
            </w:r>
            <w:r w:rsidRPr="000043EA">
              <w:rPr>
                <w:sz w:val="18"/>
                <w:szCs w:val="18"/>
              </w:rPr>
              <w:t>s</w:t>
            </w:r>
            <w:r w:rsidRPr="000043EA">
              <w:rPr>
                <w:sz w:val="18"/>
                <w:szCs w:val="18"/>
              </w:rPr>
              <w:t>teem</w:t>
            </w:r>
            <w:r w:rsidR="006D4E8E" w:rsidRPr="000043EA">
              <w:rPr>
                <w:sz w:val="18"/>
                <w:szCs w:val="18"/>
              </w:rPr>
              <w:t>.</w:t>
            </w:r>
          </w:p>
        </w:tc>
        <w:tc>
          <w:tcPr>
            <w:tcW w:w="3686" w:type="dxa"/>
          </w:tcPr>
          <w:p w:rsidR="00F945CF" w:rsidRPr="000043EA" w:rsidRDefault="00F945CF" w:rsidP="00642885">
            <w:pPr>
              <w:rPr>
                <w:sz w:val="18"/>
                <w:szCs w:val="18"/>
              </w:rPr>
            </w:pPr>
            <w:r w:rsidRPr="000043EA">
              <w:rPr>
                <w:sz w:val="18"/>
                <w:szCs w:val="18"/>
              </w:rPr>
              <w:t>Kopie van het certificaat waaruit kan wo</w:t>
            </w:r>
            <w:r w:rsidRPr="000043EA">
              <w:rPr>
                <w:sz w:val="18"/>
                <w:szCs w:val="18"/>
              </w:rPr>
              <w:t>r</w:t>
            </w:r>
            <w:r w:rsidRPr="000043EA">
              <w:rPr>
                <w:sz w:val="18"/>
                <w:szCs w:val="18"/>
              </w:rPr>
              <w:t>den afgeleid dat aan de minimumeis is voldaan,</w:t>
            </w:r>
          </w:p>
          <w:p w:rsidR="00F945CF" w:rsidRPr="000043EA" w:rsidRDefault="00F945CF" w:rsidP="00642885">
            <w:pPr>
              <w:rPr>
                <w:sz w:val="18"/>
                <w:szCs w:val="18"/>
              </w:rPr>
            </w:pPr>
            <w:r w:rsidRPr="000043EA">
              <w:rPr>
                <w:b/>
                <w:sz w:val="18"/>
                <w:szCs w:val="18"/>
              </w:rPr>
              <w:t xml:space="preserve">of, </w:t>
            </w:r>
            <w:r w:rsidRPr="000043EA">
              <w:rPr>
                <w:sz w:val="18"/>
                <w:szCs w:val="18"/>
              </w:rPr>
              <w:t>ander bewijs waarmee aangetoond wordt dat sprake is van een gelijkwaardig systeem</w:t>
            </w:r>
            <w:r w:rsidR="006D4E8E" w:rsidRPr="000043EA">
              <w:rPr>
                <w:sz w:val="18"/>
                <w:szCs w:val="18"/>
              </w:rPr>
              <w:t>.</w:t>
            </w:r>
          </w:p>
          <w:p w:rsidR="006D4E8E" w:rsidRPr="000043EA" w:rsidRDefault="006D4E8E" w:rsidP="00642885">
            <w:pPr>
              <w:rPr>
                <w:sz w:val="18"/>
                <w:szCs w:val="18"/>
              </w:rPr>
            </w:pPr>
          </w:p>
        </w:tc>
        <w:tc>
          <w:tcPr>
            <w:tcW w:w="1417" w:type="dxa"/>
          </w:tcPr>
          <w:p w:rsidR="00F945CF" w:rsidRPr="000043EA" w:rsidRDefault="00F945CF" w:rsidP="00642885">
            <w:pPr>
              <w:rPr>
                <w:sz w:val="18"/>
                <w:szCs w:val="18"/>
                <w:u w:val="single"/>
              </w:rPr>
            </w:pPr>
            <w:r w:rsidRPr="000043EA">
              <w:rPr>
                <w:sz w:val="18"/>
                <w:szCs w:val="18"/>
                <w:u w:val="single"/>
              </w:rPr>
              <w:t>na</w:t>
            </w:r>
            <w:r w:rsidRPr="000043EA">
              <w:rPr>
                <w:sz w:val="18"/>
                <w:szCs w:val="18"/>
              </w:rPr>
              <w:t xml:space="preserve"> verzoek (0.07.A)</w:t>
            </w:r>
          </w:p>
        </w:tc>
      </w:tr>
      <w:tr w:rsidR="00F945CF" w:rsidRPr="000043EA" w:rsidTr="00642885">
        <w:tc>
          <w:tcPr>
            <w:tcW w:w="3969" w:type="dxa"/>
            <w:shd w:val="clear" w:color="auto" w:fill="auto"/>
          </w:tcPr>
          <w:p w:rsidR="00F945CF" w:rsidRPr="000043EA" w:rsidRDefault="00F945CF" w:rsidP="00642885">
            <w:pPr>
              <w:rPr>
                <w:sz w:val="18"/>
                <w:szCs w:val="18"/>
              </w:rPr>
            </w:pPr>
            <w:r w:rsidRPr="000043EA">
              <w:rPr>
                <w:sz w:val="18"/>
                <w:szCs w:val="18"/>
              </w:rPr>
              <w:t xml:space="preserve">Inschrijver dient te beschikken over  een </w:t>
            </w:r>
            <w:r w:rsidRPr="000043EA">
              <w:rPr>
                <w:b/>
                <w:sz w:val="18"/>
                <w:szCs w:val="18"/>
              </w:rPr>
              <w:t>VCA**</w:t>
            </w:r>
            <w:r w:rsidRPr="000043EA">
              <w:rPr>
                <w:sz w:val="18"/>
                <w:szCs w:val="18"/>
              </w:rPr>
              <w:t xml:space="preserve"> certificaat, of een daaraan gelijkwaardig systeem</w:t>
            </w:r>
            <w:r w:rsidR="006D4E8E" w:rsidRPr="000043EA">
              <w:rPr>
                <w:sz w:val="18"/>
                <w:szCs w:val="18"/>
              </w:rPr>
              <w:t>.</w:t>
            </w:r>
          </w:p>
        </w:tc>
        <w:tc>
          <w:tcPr>
            <w:tcW w:w="3686" w:type="dxa"/>
          </w:tcPr>
          <w:p w:rsidR="00F945CF" w:rsidRPr="000043EA" w:rsidRDefault="00F945CF" w:rsidP="00642885">
            <w:pPr>
              <w:rPr>
                <w:sz w:val="18"/>
                <w:szCs w:val="18"/>
              </w:rPr>
            </w:pPr>
            <w:r w:rsidRPr="000043EA">
              <w:rPr>
                <w:sz w:val="18"/>
                <w:szCs w:val="18"/>
              </w:rPr>
              <w:t>Kopie van het certificaat waaruit kan wo</w:t>
            </w:r>
            <w:r w:rsidRPr="000043EA">
              <w:rPr>
                <w:sz w:val="18"/>
                <w:szCs w:val="18"/>
              </w:rPr>
              <w:t>r</w:t>
            </w:r>
            <w:r w:rsidRPr="000043EA">
              <w:rPr>
                <w:sz w:val="18"/>
                <w:szCs w:val="18"/>
              </w:rPr>
              <w:t>den afgeleid dat aan de minimumeis is voldaan,</w:t>
            </w:r>
          </w:p>
          <w:p w:rsidR="00F945CF" w:rsidRPr="000043EA" w:rsidRDefault="00F945CF" w:rsidP="00642885">
            <w:pPr>
              <w:rPr>
                <w:sz w:val="18"/>
                <w:szCs w:val="18"/>
              </w:rPr>
            </w:pPr>
            <w:r w:rsidRPr="000043EA">
              <w:rPr>
                <w:b/>
                <w:sz w:val="18"/>
                <w:szCs w:val="18"/>
              </w:rPr>
              <w:t xml:space="preserve">of, </w:t>
            </w:r>
            <w:r w:rsidRPr="000043EA">
              <w:rPr>
                <w:sz w:val="18"/>
                <w:szCs w:val="18"/>
              </w:rPr>
              <w:t>ander bewijs waarmee aangetoond wordt dat sprake is van een gelijkwaardig systeem</w:t>
            </w:r>
            <w:r w:rsidR="006D4E8E" w:rsidRPr="000043EA">
              <w:rPr>
                <w:sz w:val="18"/>
                <w:szCs w:val="18"/>
              </w:rPr>
              <w:t>.</w:t>
            </w:r>
          </w:p>
          <w:p w:rsidR="006D4E8E" w:rsidRPr="000043EA" w:rsidRDefault="006D4E8E" w:rsidP="00642885">
            <w:pPr>
              <w:rPr>
                <w:sz w:val="18"/>
                <w:szCs w:val="18"/>
              </w:rPr>
            </w:pPr>
          </w:p>
        </w:tc>
        <w:tc>
          <w:tcPr>
            <w:tcW w:w="1417" w:type="dxa"/>
          </w:tcPr>
          <w:p w:rsidR="00F945CF" w:rsidRPr="000043EA" w:rsidRDefault="00F945CF" w:rsidP="006D4E8E">
            <w:pPr>
              <w:rPr>
                <w:sz w:val="18"/>
                <w:szCs w:val="18"/>
                <w:u w:val="single"/>
              </w:rPr>
            </w:pPr>
            <w:r w:rsidRPr="000043EA">
              <w:rPr>
                <w:sz w:val="18"/>
                <w:szCs w:val="18"/>
                <w:u w:val="single"/>
              </w:rPr>
              <w:t>na</w:t>
            </w:r>
            <w:r w:rsidRPr="000043EA">
              <w:rPr>
                <w:sz w:val="18"/>
                <w:szCs w:val="18"/>
              </w:rPr>
              <w:t xml:space="preserve"> verzoek (0.07.A)</w:t>
            </w:r>
          </w:p>
        </w:tc>
      </w:tr>
    </w:tbl>
    <w:p w:rsidR="000C4F6A" w:rsidRPr="000043EA" w:rsidRDefault="000C4F6A" w:rsidP="000C4F6A">
      <w:pPr>
        <w:jc w:val="both"/>
        <w:rPr>
          <w:sz w:val="20"/>
          <w:szCs w:val="20"/>
        </w:rPr>
      </w:pPr>
    </w:p>
    <w:p w:rsidR="007A7BC0" w:rsidRPr="000043EA" w:rsidRDefault="007A7BC0" w:rsidP="000C4F6A">
      <w:pPr>
        <w:jc w:val="both"/>
        <w:rPr>
          <w:sz w:val="20"/>
          <w:szCs w:val="20"/>
        </w:rPr>
      </w:pPr>
    </w:p>
    <w:p w:rsidR="000C4F6A" w:rsidRPr="000043EA" w:rsidRDefault="0022518E" w:rsidP="000C4F6A">
      <w:pPr>
        <w:ind w:left="567" w:hanging="567"/>
        <w:jc w:val="both"/>
        <w:rPr>
          <w:b/>
          <w:color w:val="0070C0"/>
          <w:sz w:val="20"/>
          <w:szCs w:val="20"/>
        </w:rPr>
      </w:pPr>
      <w:r w:rsidRPr="000043EA">
        <w:rPr>
          <w:b/>
          <w:color w:val="0070C0"/>
          <w:sz w:val="20"/>
          <w:szCs w:val="20"/>
        </w:rPr>
        <w:t>Beroepsbevoegdheid (2.19</w:t>
      </w:r>
      <w:r w:rsidR="000C4F6A" w:rsidRPr="000043EA">
        <w:rPr>
          <w:b/>
          <w:color w:val="0070C0"/>
          <w:sz w:val="20"/>
          <w:szCs w:val="20"/>
        </w:rPr>
        <w:t xml:space="preserve"> </w:t>
      </w:r>
      <w:r w:rsidR="007D755A" w:rsidRPr="000043EA">
        <w:rPr>
          <w:b/>
          <w:color w:val="0070C0"/>
          <w:sz w:val="20"/>
          <w:szCs w:val="20"/>
        </w:rPr>
        <w:t>ARW 2016</w:t>
      </w:r>
      <w:r w:rsidR="000C4F6A" w:rsidRPr="000043EA">
        <w:rPr>
          <w:b/>
          <w:color w:val="0070C0"/>
          <w:sz w:val="20"/>
          <w:szCs w:val="20"/>
        </w:rPr>
        <w:t>) en ondertekening</w:t>
      </w:r>
    </w:p>
    <w:p w:rsidR="000C4F6A" w:rsidRPr="000043EA" w:rsidRDefault="000C4F6A" w:rsidP="000C4F6A">
      <w:pPr>
        <w:jc w:val="both"/>
        <w:rPr>
          <w:sz w:val="20"/>
          <w:szCs w:val="20"/>
        </w:rPr>
      </w:pPr>
    </w:p>
    <w:p w:rsidR="000C4F6A" w:rsidRPr="000043EA" w:rsidRDefault="000C4F6A" w:rsidP="000C4F6A">
      <w:pPr>
        <w:jc w:val="both"/>
        <w:rPr>
          <w:sz w:val="20"/>
          <w:szCs w:val="20"/>
        </w:rPr>
      </w:pPr>
      <w:r w:rsidRPr="000043EA">
        <w:rPr>
          <w:sz w:val="20"/>
          <w:szCs w:val="20"/>
        </w:rPr>
        <w:t>In onderstaande tabel zijn eisen gesteld ten aanzien van de inschrijving in het beroeps- of handelsr</w:t>
      </w:r>
      <w:r w:rsidRPr="000043EA">
        <w:rPr>
          <w:sz w:val="20"/>
          <w:szCs w:val="20"/>
        </w:rPr>
        <w:t>e</w:t>
      </w:r>
      <w:r w:rsidRPr="000043EA">
        <w:rPr>
          <w:sz w:val="20"/>
          <w:szCs w:val="20"/>
        </w:rPr>
        <w:t xml:space="preserve">gister als bedoeld in artikel </w:t>
      </w:r>
      <w:r w:rsidR="00E31764" w:rsidRPr="000043EA">
        <w:rPr>
          <w:sz w:val="20"/>
          <w:szCs w:val="20"/>
        </w:rPr>
        <w:t>2.19</w:t>
      </w:r>
      <w:r w:rsidRPr="000043EA">
        <w:rPr>
          <w:sz w:val="20"/>
          <w:szCs w:val="20"/>
        </w:rPr>
        <w:t xml:space="preserve"> </w:t>
      </w:r>
      <w:r w:rsidR="007D755A" w:rsidRPr="000043EA">
        <w:rPr>
          <w:sz w:val="20"/>
          <w:szCs w:val="20"/>
        </w:rPr>
        <w:t>ARW 2016</w:t>
      </w:r>
      <w:r w:rsidRPr="000043EA">
        <w:rPr>
          <w:sz w:val="20"/>
          <w:szCs w:val="20"/>
        </w:rPr>
        <w:t>, alsmede ten aanzien van de rechtsgeldigheid van de ondertekening van de in het kader van deze aanbesteding in te dienen documenten.</w:t>
      </w:r>
    </w:p>
    <w:p w:rsidR="000C4F6A" w:rsidRPr="000043EA" w:rsidRDefault="000C4F6A" w:rsidP="000C4F6A">
      <w:pPr>
        <w:jc w:val="both"/>
        <w:rPr>
          <w:sz w:val="20"/>
          <w:szCs w:val="20"/>
        </w:rPr>
      </w:pPr>
    </w:p>
    <w:p w:rsidR="000C4F6A" w:rsidRPr="000043EA" w:rsidRDefault="000C4F6A" w:rsidP="000C4F6A">
      <w:pPr>
        <w:jc w:val="both"/>
        <w:rPr>
          <w:sz w:val="20"/>
          <w:szCs w:val="20"/>
        </w:rPr>
      </w:pPr>
      <w:r w:rsidRPr="000043EA">
        <w:rPr>
          <w:sz w:val="20"/>
          <w:szCs w:val="20"/>
          <w:u w:val="single"/>
        </w:rPr>
        <w:t>Bij</w:t>
      </w:r>
      <w:r w:rsidRPr="000043EA">
        <w:rPr>
          <w:sz w:val="20"/>
          <w:szCs w:val="20"/>
        </w:rPr>
        <w:t xml:space="preserve"> inschrijving dient inschrijver </w:t>
      </w:r>
      <w:r w:rsidR="00FF53C2" w:rsidRPr="000043EA">
        <w:rPr>
          <w:sz w:val="20"/>
          <w:szCs w:val="20"/>
        </w:rPr>
        <w:t>het</w:t>
      </w:r>
      <w:r w:rsidRPr="000043EA">
        <w:rPr>
          <w:sz w:val="20"/>
          <w:szCs w:val="20"/>
        </w:rPr>
        <w:t xml:space="preserve"> </w:t>
      </w:r>
      <w:r w:rsidR="00DC1CE5" w:rsidRPr="000043EA">
        <w:rPr>
          <w:sz w:val="20"/>
          <w:szCs w:val="20"/>
        </w:rPr>
        <w:t xml:space="preserve">Uniform Europees Aanbestedingsdocument </w:t>
      </w:r>
      <w:r w:rsidRPr="000043EA">
        <w:rPr>
          <w:sz w:val="20"/>
          <w:szCs w:val="20"/>
        </w:rPr>
        <w:t xml:space="preserve">in (zie paragraaf 0.04.B). Eerst </w:t>
      </w:r>
      <w:r w:rsidRPr="000043EA">
        <w:rPr>
          <w:sz w:val="20"/>
          <w:szCs w:val="20"/>
          <w:u w:val="single"/>
        </w:rPr>
        <w:t>na</w:t>
      </w:r>
      <w:r w:rsidRPr="000043EA">
        <w:rPr>
          <w:sz w:val="20"/>
          <w:szCs w:val="20"/>
        </w:rPr>
        <w:t xml:space="preserve"> een verzoek daartoe (zie paragraaf 0.07.A) dienen de bewijsstukken als genoemd in onderstaande tabel ingediend te worden.</w:t>
      </w:r>
    </w:p>
    <w:p w:rsidR="000C4F6A" w:rsidRPr="000043EA" w:rsidRDefault="000C4F6A" w:rsidP="000C4F6A">
      <w:pPr>
        <w:jc w:val="both"/>
        <w:rPr>
          <w:sz w:val="20"/>
          <w:szCs w:val="20"/>
        </w:rPr>
      </w:pPr>
    </w:p>
    <w:tbl>
      <w:tblPr>
        <w:tblW w:w="9072"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pct10" w:color="C0C0C0" w:fill="FFFFFF"/>
        <w:tblLayout w:type="fixed"/>
        <w:tblLook w:val="0000" w:firstRow="0" w:lastRow="0" w:firstColumn="0" w:lastColumn="0" w:noHBand="0" w:noVBand="0"/>
      </w:tblPr>
      <w:tblGrid>
        <w:gridCol w:w="3969"/>
        <w:gridCol w:w="3828"/>
        <w:gridCol w:w="1275"/>
      </w:tblGrid>
      <w:tr w:rsidR="000C4F6A" w:rsidRPr="000043EA" w:rsidTr="006D4E8E">
        <w:trPr>
          <w:trHeight w:val="504"/>
        </w:trPr>
        <w:tc>
          <w:tcPr>
            <w:tcW w:w="3969" w:type="dxa"/>
            <w:tcBorders>
              <w:top w:val="single" w:sz="4" w:space="0" w:color="auto"/>
              <w:left w:val="single" w:sz="4" w:space="0" w:color="auto"/>
              <w:bottom w:val="single" w:sz="4" w:space="0" w:color="auto"/>
              <w:right w:val="single" w:sz="4" w:space="0" w:color="auto"/>
            </w:tcBorders>
            <w:shd w:val="clear" w:color="auto" w:fill="auto"/>
          </w:tcPr>
          <w:p w:rsidR="00642885" w:rsidRPr="000043EA" w:rsidRDefault="000C4F6A" w:rsidP="00642885">
            <w:pPr>
              <w:rPr>
                <w:b/>
                <w:sz w:val="18"/>
                <w:szCs w:val="18"/>
              </w:rPr>
            </w:pPr>
            <w:r w:rsidRPr="000043EA">
              <w:rPr>
                <w:b/>
                <w:sz w:val="18"/>
                <w:szCs w:val="18"/>
              </w:rPr>
              <w:t xml:space="preserve">Handels-/beroepsregister en </w:t>
            </w:r>
          </w:p>
          <w:p w:rsidR="000C4F6A" w:rsidRPr="000043EA" w:rsidRDefault="000C4F6A" w:rsidP="00642885">
            <w:pPr>
              <w:rPr>
                <w:b/>
                <w:sz w:val="18"/>
                <w:szCs w:val="18"/>
              </w:rPr>
            </w:pPr>
            <w:r w:rsidRPr="000043EA">
              <w:rPr>
                <w:b/>
                <w:sz w:val="18"/>
                <w:szCs w:val="18"/>
              </w:rPr>
              <w:t xml:space="preserve">ondertekening </w:t>
            </w:r>
          </w:p>
        </w:tc>
        <w:tc>
          <w:tcPr>
            <w:tcW w:w="3828" w:type="dxa"/>
            <w:tcBorders>
              <w:top w:val="single" w:sz="4" w:space="0" w:color="auto"/>
              <w:left w:val="single" w:sz="4" w:space="0" w:color="auto"/>
              <w:bottom w:val="single" w:sz="4" w:space="0" w:color="auto"/>
              <w:right w:val="single" w:sz="4" w:space="0" w:color="auto"/>
            </w:tcBorders>
          </w:tcPr>
          <w:p w:rsidR="000C4F6A" w:rsidRPr="000043EA" w:rsidRDefault="000C4F6A" w:rsidP="00642885">
            <w:pPr>
              <w:rPr>
                <w:b/>
                <w:sz w:val="18"/>
                <w:szCs w:val="18"/>
              </w:rPr>
            </w:pPr>
            <w:r w:rsidRPr="000043EA">
              <w:rPr>
                <w:b/>
                <w:sz w:val="18"/>
                <w:szCs w:val="18"/>
              </w:rPr>
              <w:t>Bewijsstuk</w:t>
            </w:r>
          </w:p>
        </w:tc>
        <w:tc>
          <w:tcPr>
            <w:tcW w:w="1275" w:type="dxa"/>
            <w:tcBorders>
              <w:top w:val="single" w:sz="4" w:space="0" w:color="auto"/>
              <w:left w:val="single" w:sz="4" w:space="0" w:color="auto"/>
              <w:bottom w:val="single" w:sz="4" w:space="0" w:color="auto"/>
              <w:right w:val="single" w:sz="4" w:space="0" w:color="auto"/>
            </w:tcBorders>
          </w:tcPr>
          <w:p w:rsidR="007B18DB" w:rsidRPr="000043EA" w:rsidRDefault="000C4F6A" w:rsidP="00D74575">
            <w:pPr>
              <w:ind w:left="-107"/>
              <w:jc w:val="both"/>
              <w:rPr>
                <w:b/>
                <w:sz w:val="18"/>
                <w:szCs w:val="18"/>
              </w:rPr>
            </w:pPr>
            <w:r w:rsidRPr="000043EA">
              <w:rPr>
                <w:b/>
                <w:sz w:val="18"/>
                <w:szCs w:val="18"/>
              </w:rPr>
              <w:t xml:space="preserve">  Bewijsstuk</w:t>
            </w:r>
          </w:p>
          <w:p w:rsidR="000C4F6A" w:rsidRPr="000043EA" w:rsidRDefault="007B18DB" w:rsidP="00642885">
            <w:pPr>
              <w:ind w:left="-107"/>
              <w:jc w:val="both"/>
              <w:rPr>
                <w:b/>
                <w:sz w:val="18"/>
                <w:szCs w:val="18"/>
              </w:rPr>
            </w:pPr>
            <w:r w:rsidRPr="000043EA">
              <w:rPr>
                <w:b/>
                <w:sz w:val="18"/>
                <w:szCs w:val="18"/>
              </w:rPr>
              <w:t xml:space="preserve">  </w:t>
            </w:r>
            <w:r w:rsidR="000C4F6A" w:rsidRPr="000043EA">
              <w:rPr>
                <w:b/>
                <w:sz w:val="18"/>
                <w:szCs w:val="18"/>
              </w:rPr>
              <w:t>indienen:</w:t>
            </w:r>
          </w:p>
        </w:tc>
      </w:tr>
      <w:tr w:rsidR="000C4F6A" w:rsidRPr="000043EA" w:rsidTr="006D4E8E">
        <w:tc>
          <w:tcPr>
            <w:tcW w:w="3969" w:type="dxa"/>
            <w:tcBorders>
              <w:top w:val="single" w:sz="4" w:space="0" w:color="auto"/>
              <w:left w:val="single" w:sz="4" w:space="0" w:color="auto"/>
              <w:bottom w:val="single" w:sz="4" w:space="0" w:color="auto"/>
              <w:right w:val="single" w:sz="4" w:space="0" w:color="auto"/>
            </w:tcBorders>
            <w:shd w:val="clear" w:color="auto" w:fill="auto"/>
          </w:tcPr>
          <w:p w:rsidR="000C4F6A" w:rsidRPr="000043EA" w:rsidRDefault="000C4F6A" w:rsidP="006D4E8E">
            <w:pPr>
              <w:rPr>
                <w:sz w:val="18"/>
                <w:szCs w:val="18"/>
              </w:rPr>
            </w:pPr>
            <w:r w:rsidRPr="000043EA">
              <w:rPr>
                <w:sz w:val="18"/>
                <w:szCs w:val="18"/>
              </w:rPr>
              <w:t>Inschrijver dient ingeschreven te staan in het beroeps- of handelsregister volgens de eisen van de wetgeving van het vestigingsland van de onderneming (in Nederlan</w:t>
            </w:r>
            <w:r w:rsidR="006D4E8E" w:rsidRPr="000043EA">
              <w:rPr>
                <w:sz w:val="18"/>
                <w:szCs w:val="18"/>
              </w:rPr>
              <w:t>d: bij de Kamer van Koophandel).</w:t>
            </w:r>
          </w:p>
        </w:tc>
        <w:tc>
          <w:tcPr>
            <w:tcW w:w="3828" w:type="dxa"/>
            <w:tcBorders>
              <w:top w:val="single" w:sz="4" w:space="0" w:color="auto"/>
              <w:left w:val="single" w:sz="4" w:space="0" w:color="auto"/>
              <w:bottom w:val="single" w:sz="4" w:space="0" w:color="auto"/>
              <w:right w:val="single" w:sz="4" w:space="0" w:color="auto"/>
            </w:tcBorders>
          </w:tcPr>
          <w:p w:rsidR="000C4F6A" w:rsidRPr="000043EA" w:rsidRDefault="000C4F6A" w:rsidP="00C466BD">
            <w:pPr>
              <w:rPr>
                <w:sz w:val="18"/>
                <w:szCs w:val="18"/>
              </w:rPr>
            </w:pPr>
            <w:r w:rsidRPr="000043EA">
              <w:rPr>
                <w:sz w:val="18"/>
                <w:szCs w:val="18"/>
              </w:rPr>
              <w:t>Een uittreksel (niet ouder dan 6 maanden) uit het handels- of beroepsregister (in Nede</w:t>
            </w:r>
            <w:r w:rsidRPr="000043EA">
              <w:rPr>
                <w:sz w:val="18"/>
                <w:szCs w:val="18"/>
              </w:rPr>
              <w:t>r</w:t>
            </w:r>
            <w:r w:rsidRPr="000043EA">
              <w:rPr>
                <w:sz w:val="18"/>
                <w:szCs w:val="18"/>
              </w:rPr>
              <w:t xml:space="preserve">land: uittreksel handelsregister KvK) </w:t>
            </w:r>
          </w:p>
          <w:p w:rsidR="000C4F6A" w:rsidRPr="000043EA" w:rsidRDefault="000C4F6A" w:rsidP="00C466BD">
            <w:pPr>
              <w:rPr>
                <w:sz w:val="18"/>
                <w:szCs w:val="18"/>
              </w:rPr>
            </w:pPr>
          </w:p>
          <w:p w:rsidR="00E22365" w:rsidRPr="000043EA" w:rsidRDefault="000C4F6A" w:rsidP="006D4E8E">
            <w:pPr>
              <w:rPr>
                <w:sz w:val="18"/>
                <w:szCs w:val="18"/>
              </w:rPr>
            </w:pPr>
            <w:r w:rsidRPr="000043EA">
              <w:rPr>
                <w:sz w:val="18"/>
                <w:szCs w:val="18"/>
              </w:rPr>
              <w:t xml:space="preserve">Ingeval van </w:t>
            </w:r>
            <w:r w:rsidRPr="000043EA">
              <w:rPr>
                <w:sz w:val="18"/>
                <w:szCs w:val="18"/>
                <w:u w:val="single"/>
              </w:rPr>
              <w:t>samenwerkingsverband</w:t>
            </w:r>
            <w:r w:rsidRPr="000043EA">
              <w:rPr>
                <w:sz w:val="18"/>
                <w:szCs w:val="18"/>
              </w:rPr>
              <w:t xml:space="preserve"> (comb</w:t>
            </w:r>
            <w:r w:rsidRPr="000043EA">
              <w:rPr>
                <w:sz w:val="18"/>
                <w:szCs w:val="18"/>
              </w:rPr>
              <w:t>i</w:t>
            </w:r>
            <w:r w:rsidRPr="000043EA">
              <w:rPr>
                <w:sz w:val="18"/>
                <w:szCs w:val="18"/>
              </w:rPr>
              <w:t>natie) van elk lid van het samenwerkingsve</w:t>
            </w:r>
            <w:r w:rsidRPr="000043EA">
              <w:rPr>
                <w:sz w:val="18"/>
                <w:szCs w:val="18"/>
              </w:rPr>
              <w:t>r</w:t>
            </w:r>
            <w:r w:rsidRPr="000043EA">
              <w:rPr>
                <w:sz w:val="18"/>
                <w:szCs w:val="18"/>
              </w:rPr>
              <w:t>band</w:t>
            </w:r>
            <w:r w:rsidR="006D4E8E" w:rsidRPr="000043EA">
              <w:rPr>
                <w:sz w:val="18"/>
                <w:szCs w:val="18"/>
              </w:rPr>
              <w:t>.</w:t>
            </w:r>
          </w:p>
          <w:p w:rsidR="006D4E8E" w:rsidRPr="000043EA" w:rsidRDefault="006D4E8E" w:rsidP="006D4E8E">
            <w:pPr>
              <w:rPr>
                <w:sz w:val="18"/>
                <w:szCs w:val="18"/>
              </w:rPr>
            </w:pPr>
          </w:p>
        </w:tc>
        <w:tc>
          <w:tcPr>
            <w:tcW w:w="1275" w:type="dxa"/>
            <w:tcBorders>
              <w:top w:val="single" w:sz="4" w:space="0" w:color="auto"/>
              <w:left w:val="single" w:sz="4" w:space="0" w:color="auto"/>
              <w:bottom w:val="single" w:sz="4" w:space="0" w:color="auto"/>
              <w:right w:val="single" w:sz="4" w:space="0" w:color="auto"/>
            </w:tcBorders>
          </w:tcPr>
          <w:p w:rsidR="000C4F6A" w:rsidRPr="000043EA" w:rsidRDefault="002B27A3" w:rsidP="006D4E8E">
            <w:pPr>
              <w:rPr>
                <w:sz w:val="18"/>
                <w:szCs w:val="18"/>
              </w:rPr>
            </w:pPr>
            <w:r w:rsidRPr="000043EA">
              <w:rPr>
                <w:sz w:val="18"/>
                <w:szCs w:val="18"/>
                <w:u w:val="single"/>
              </w:rPr>
              <w:t>n</w:t>
            </w:r>
            <w:r w:rsidR="00642885" w:rsidRPr="000043EA">
              <w:rPr>
                <w:sz w:val="18"/>
                <w:szCs w:val="18"/>
                <w:u w:val="single"/>
              </w:rPr>
              <w:t>a</w:t>
            </w:r>
            <w:r w:rsidR="00642885" w:rsidRPr="000043EA">
              <w:rPr>
                <w:sz w:val="18"/>
                <w:szCs w:val="18"/>
              </w:rPr>
              <w:t xml:space="preserve"> verzoek</w:t>
            </w:r>
            <w:r w:rsidR="000C4F6A" w:rsidRPr="000043EA">
              <w:rPr>
                <w:sz w:val="18"/>
                <w:szCs w:val="18"/>
              </w:rPr>
              <w:t xml:space="preserve"> (0.07.A)</w:t>
            </w:r>
          </w:p>
        </w:tc>
      </w:tr>
      <w:tr w:rsidR="000C4F6A" w:rsidRPr="000043EA" w:rsidTr="006D4E8E">
        <w:tc>
          <w:tcPr>
            <w:tcW w:w="3969" w:type="dxa"/>
            <w:tcBorders>
              <w:top w:val="single" w:sz="4" w:space="0" w:color="auto"/>
              <w:left w:val="single" w:sz="4" w:space="0" w:color="auto"/>
              <w:bottom w:val="single" w:sz="4" w:space="0" w:color="auto"/>
              <w:right w:val="single" w:sz="4" w:space="0" w:color="auto"/>
            </w:tcBorders>
            <w:shd w:val="clear" w:color="auto" w:fill="auto"/>
          </w:tcPr>
          <w:p w:rsidR="000C4F6A" w:rsidRPr="000043EA" w:rsidRDefault="000C4F6A" w:rsidP="00C466BD">
            <w:pPr>
              <w:rPr>
                <w:sz w:val="18"/>
                <w:szCs w:val="18"/>
              </w:rPr>
            </w:pPr>
            <w:r w:rsidRPr="000043EA">
              <w:rPr>
                <w:sz w:val="18"/>
                <w:szCs w:val="18"/>
              </w:rPr>
              <w:t>Alle Formulieren die in het kader van deze aanbesteding door inschrijver ondertekend moeten worden, dienen rechtsgeldig te zijn ondertekend.</w:t>
            </w:r>
          </w:p>
          <w:p w:rsidR="000C4F6A" w:rsidRPr="000043EA" w:rsidRDefault="000C4F6A" w:rsidP="00C466BD">
            <w:pPr>
              <w:rPr>
                <w:sz w:val="18"/>
                <w:szCs w:val="18"/>
              </w:rPr>
            </w:pPr>
          </w:p>
          <w:p w:rsidR="000C4F6A" w:rsidRPr="000043EA" w:rsidRDefault="000C4F6A" w:rsidP="006D4E8E">
            <w:pPr>
              <w:rPr>
                <w:sz w:val="18"/>
                <w:szCs w:val="18"/>
              </w:rPr>
            </w:pPr>
            <w:r w:rsidRPr="000043EA">
              <w:rPr>
                <w:sz w:val="18"/>
                <w:szCs w:val="18"/>
              </w:rPr>
              <w:t>[NB. in aanvulling op het vorenstaande wordt er voor de goede orde op gewezen dat Form</w:t>
            </w:r>
            <w:r w:rsidRPr="000043EA">
              <w:rPr>
                <w:sz w:val="18"/>
                <w:szCs w:val="18"/>
              </w:rPr>
              <w:t>u</w:t>
            </w:r>
            <w:r w:rsidRPr="000043EA">
              <w:rPr>
                <w:sz w:val="18"/>
                <w:szCs w:val="18"/>
              </w:rPr>
              <w:t xml:space="preserve">lier E (Model K) ondertekend dient te worden </w:t>
            </w:r>
            <w:r w:rsidRPr="000043EA">
              <w:rPr>
                <w:sz w:val="18"/>
                <w:szCs w:val="18"/>
              </w:rPr>
              <w:lastRenderedPageBreak/>
              <w:t>door de statutair bestuurder(s) die de vennoo</w:t>
            </w:r>
            <w:r w:rsidRPr="000043EA">
              <w:rPr>
                <w:sz w:val="18"/>
                <w:szCs w:val="18"/>
              </w:rPr>
              <w:t>t</w:t>
            </w:r>
            <w:r w:rsidRPr="000043EA">
              <w:rPr>
                <w:sz w:val="18"/>
                <w:szCs w:val="18"/>
              </w:rPr>
              <w:t>schap rechtsgeldig vertegenwoordigen. Onde</w:t>
            </w:r>
            <w:r w:rsidRPr="000043EA">
              <w:rPr>
                <w:sz w:val="18"/>
                <w:szCs w:val="18"/>
              </w:rPr>
              <w:t>r</w:t>
            </w:r>
            <w:r w:rsidRPr="000043EA">
              <w:rPr>
                <w:sz w:val="18"/>
                <w:szCs w:val="18"/>
              </w:rPr>
              <w:t>tekening door een gevolmachtigde dan wel een niet zelfstandig vertegenwoordigingsb</w:t>
            </w:r>
            <w:r w:rsidRPr="000043EA">
              <w:rPr>
                <w:sz w:val="18"/>
                <w:szCs w:val="18"/>
              </w:rPr>
              <w:t>e</w:t>
            </w:r>
            <w:r w:rsidRPr="000043EA">
              <w:rPr>
                <w:sz w:val="18"/>
                <w:szCs w:val="18"/>
              </w:rPr>
              <w:t>voegde statutair bestuurder volstaat daarvoor aldus niet]</w:t>
            </w:r>
            <w:r w:rsidR="006D4E8E" w:rsidRPr="000043EA">
              <w:rPr>
                <w:sz w:val="18"/>
                <w:szCs w:val="18"/>
              </w:rPr>
              <w:t>.</w:t>
            </w:r>
          </w:p>
          <w:p w:rsidR="006D4E8E" w:rsidRPr="000043EA" w:rsidRDefault="006D4E8E" w:rsidP="006D4E8E">
            <w:pPr>
              <w:rPr>
                <w:sz w:val="18"/>
                <w:szCs w:val="18"/>
              </w:rPr>
            </w:pPr>
          </w:p>
        </w:tc>
        <w:tc>
          <w:tcPr>
            <w:tcW w:w="3828" w:type="dxa"/>
            <w:tcBorders>
              <w:top w:val="single" w:sz="4" w:space="0" w:color="auto"/>
              <w:left w:val="single" w:sz="4" w:space="0" w:color="auto"/>
              <w:bottom w:val="single" w:sz="4" w:space="0" w:color="auto"/>
              <w:right w:val="single" w:sz="4" w:space="0" w:color="auto"/>
            </w:tcBorders>
          </w:tcPr>
          <w:p w:rsidR="000C4F6A" w:rsidRPr="000043EA" w:rsidRDefault="006A0017" w:rsidP="00C466BD">
            <w:pPr>
              <w:rPr>
                <w:sz w:val="18"/>
                <w:szCs w:val="18"/>
              </w:rPr>
            </w:pPr>
            <w:r w:rsidRPr="000043EA">
              <w:rPr>
                <w:sz w:val="18"/>
                <w:szCs w:val="18"/>
              </w:rPr>
              <w:lastRenderedPageBreak/>
              <w:t>Eén</w:t>
            </w:r>
            <w:r w:rsidR="000C4F6A" w:rsidRPr="000043EA">
              <w:rPr>
                <w:sz w:val="18"/>
                <w:szCs w:val="18"/>
              </w:rPr>
              <w:t xml:space="preserve"> of meer (aaneensluitende) uittreksels (niet ouder dan 6 maanden) uit het handel</w:t>
            </w:r>
            <w:r w:rsidR="000C4F6A" w:rsidRPr="000043EA">
              <w:rPr>
                <w:sz w:val="18"/>
                <w:szCs w:val="18"/>
              </w:rPr>
              <w:t>s</w:t>
            </w:r>
            <w:r w:rsidR="000C4F6A" w:rsidRPr="000043EA">
              <w:rPr>
                <w:sz w:val="18"/>
                <w:szCs w:val="18"/>
              </w:rPr>
              <w:t>register, dan wel één of meer volmachten waaruit de vertegenwoordigingsbevoegdheid van de ondertekenaar afdoende kan worden afgeleid.</w:t>
            </w:r>
          </w:p>
          <w:p w:rsidR="000C4F6A" w:rsidRPr="000043EA" w:rsidRDefault="000C4F6A" w:rsidP="00C466BD">
            <w:pPr>
              <w:rPr>
                <w:sz w:val="18"/>
                <w:szCs w:val="18"/>
              </w:rPr>
            </w:pPr>
          </w:p>
          <w:p w:rsidR="000C4F6A" w:rsidRPr="000043EA" w:rsidRDefault="000C4F6A" w:rsidP="006D4E8E">
            <w:pPr>
              <w:rPr>
                <w:sz w:val="18"/>
                <w:szCs w:val="18"/>
              </w:rPr>
            </w:pPr>
            <w:r w:rsidRPr="000043EA">
              <w:rPr>
                <w:sz w:val="18"/>
                <w:szCs w:val="18"/>
              </w:rPr>
              <w:t xml:space="preserve">Ingeval van </w:t>
            </w:r>
            <w:r w:rsidRPr="000043EA">
              <w:rPr>
                <w:sz w:val="18"/>
                <w:szCs w:val="18"/>
                <w:u w:val="single"/>
              </w:rPr>
              <w:t>samenwerkingsverband</w:t>
            </w:r>
            <w:r w:rsidRPr="000043EA">
              <w:rPr>
                <w:sz w:val="18"/>
                <w:szCs w:val="18"/>
              </w:rPr>
              <w:t xml:space="preserve"> (comb</w:t>
            </w:r>
            <w:r w:rsidRPr="000043EA">
              <w:rPr>
                <w:sz w:val="18"/>
                <w:szCs w:val="18"/>
              </w:rPr>
              <w:t>i</w:t>
            </w:r>
            <w:r w:rsidRPr="000043EA">
              <w:rPr>
                <w:sz w:val="18"/>
                <w:szCs w:val="18"/>
              </w:rPr>
              <w:lastRenderedPageBreak/>
              <w:t>natie) van elk lid van het samenwerkingsve</w:t>
            </w:r>
            <w:r w:rsidRPr="000043EA">
              <w:rPr>
                <w:sz w:val="18"/>
                <w:szCs w:val="18"/>
              </w:rPr>
              <w:t>r</w:t>
            </w:r>
            <w:r w:rsidRPr="000043EA">
              <w:rPr>
                <w:sz w:val="18"/>
                <w:szCs w:val="18"/>
              </w:rPr>
              <w:t>band</w:t>
            </w:r>
            <w:r w:rsidR="006D4E8E" w:rsidRPr="000043EA">
              <w:rPr>
                <w:sz w:val="18"/>
                <w:szCs w:val="18"/>
              </w:rPr>
              <w:t>.</w:t>
            </w:r>
          </w:p>
        </w:tc>
        <w:tc>
          <w:tcPr>
            <w:tcW w:w="1275" w:type="dxa"/>
            <w:tcBorders>
              <w:top w:val="single" w:sz="4" w:space="0" w:color="auto"/>
              <w:left w:val="single" w:sz="4" w:space="0" w:color="auto"/>
              <w:bottom w:val="single" w:sz="4" w:space="0" w:color="auto"/>
              <w:right w:val="single" w:sz="4" w:space="0" w:color="auto"/>
            </w:tcBorders>
          </w:tcPr>
          <w:p w:rsidR="000C4F6A" w:rsidRPr="000043EA" w:rsidRDefault="00791272" w:rsidP="006D4E8E">
            <w:pPr>
              <w:rPr>
                <w:sz w:val="18"/>
                <w:szCs w:val="18"/>
              </w:rPr>
            </w:pPr>
            <w:r w:rsidRPr="000043EA">
              <w:rPr>
                <w:sz w:val="18"/>
                <w:szCs w:val="18"/>
                <w:u w:val="single"/>
              </w:rPr>
              <w:lastRenderedPageBreak/>
              <w:t>n</w:t>
            </w:r>
            <w:r w:rsidR="000C4F6A" w:rsidRPr="000043EA">
              <w:rPr>
                <w:sz w:val="18"/>
                <w:szCs w:val="18"/>
                <w:u w:val="single"/>
              </w:rPr>
              <w:t>a</w:t>
            </w:r>
            <w:r w:rsidR="00642885" w:rsidRPr="000043EA">
              <w:rPr>
                <w:sz w:val="18"/>
                <w:szCs w:val="18"/>
              </w:rPr>
              <w:t xml:space="preserve"> </w:t>
            </w:r>
            <w:r w:rsidR="000C4F6A" w:rsidRPr="000043EA">
              <w:rPr>
                <w:sz w:val="18"/>
                <w:szCs w:val="18"/>
              </w:rPr>
              <w:t>verzoek (0.07.A)</w:t>
            </w:r>
          </w:p>
        </w:tc>
      </w:tr>
    </w:tbl>
    <w:p w:rsidR="00005E10" w:rsidRPr="000043EA" w:rsidRDefault="00005E10" w:rsidP="004A5B39">
      <w:pPr>
        <w:jc w:val="both"/>
        <w:rPr>
          <w:sz w:val="20"/>
          <w:szCs w:val="20"/>
        </w:rPr>
      </w:pPr>
    </w:p>
    <w:p w:rsidR="00005E10" w:rsidRPr="000043EA" w:rsidRDefault="00005E10">
      <w:pPr>
        <w:rPr>
          <w:sz w:val="20"/>
          <w:szCs w:val="20"/>
        </w:rPr>
      </w:pPr>
    </w:p>
    <w:p w:rsidR="004A5B39" w:rsidRPr="000043EA" w:rsidRDefault="009431AA" w:rsidP="00DB69F8">
      <w:pPr>
        <w:jc w:val="both"/>
        <w:rPr>
          <w:sz w:val="20"/>
          <w:szCs w:val="20"/>
        </w:rPr>
      </w:pPr>
      <w:r w:rsidRPr="000043EA">
        <w:rPr>
          <w:b/>
          <w:color w:val="0070C0"/>
          <w:sz w:val="20"/>
          <w:szCs w:val="20"/>
        </w:rPr>
        <w:t>0.06.</w:t>
      </w:r>
      <w:r w:rsidR="003B2F47" w:rsidRPr="000043EA">
        <w:rPr>
          <w:b/>
          <w:color w:val="0070C0"/>
          <w:sz w:val="20"/>
          <w:szCs w:val="20"/>
        </w:rPr>
        <w:t>C</w:t>
      </w:r>
      <w:r w:rsidR="004A5B39" w:rsidRPr="000043EA">
        <w:rPr>
          <w:b/>
          <w:color w:val="0070C0"/>
          <w:sz w:val="20"/>
          <w:szCs w:val="20"/>
        </w:rPr>
        <w:t xml:space="preserve"> </w:t>
      </w:r>
      <w:r w:rsidR="004A5B39" w:rsidRPr="000043EA">
        <w:rPr>
          <w:b/>
          <w:color w:val="0070C0"/>
          <w:sz w:val="20"/>
          <w:szCs w:val="20"/>
        </w:rPr>
        <w:tab/>
        <w:t>Beroep op draagkracht en/of bekwaamheid van derde of van deelnemer van het s</w:t>
      </w:r>
      <w:r w:rsidR="004A5B39" w:rsidRPr="000043EA">
        <w:rPr>
          <w:b/>
          <w:color w:val="0070C0"/>
          <w:sz w:val="20"/>
          <w:szCs w:val="20"/>
        </w:rPr>
        <w:t>a</w:t>
      </w:r>
      <w:r w:rsidR="004A5B39" w:rsidRPr="000043EA">
        <w:rPr>
          <w:b/>
          <w:color w:val="0070C0"/>
          <w:sz w:val="20"/>
          <w:szCs w:val="20"/>
        </w:rPr>
        <w:t>menwerkingsverband</w:t>
      </w:r>
    </w:p>
    <w:p w:rsidR="004A5B39" w:rsidRPr="000043EA" w:rsidRDefault="004A5B39" w:rsidP="004A5B39">
      <w:pPr>
        <w:jc w:val="both"/>
        <w:rPr>
          <w:sz w:val="20"/>
          <w:szCs w:val="20"/>
        </w:rPr>
      </w:pPr>
    </w:p>
    <w:p w:rsidR="004A5B39" w:rsidRPr="000043EA" w:rsidRDefault="004A5B39" w:rsidP="004A5B39">
      <w:pPr>
        <w:ind w:left="567" w:hanging="567"/>
        <w:jc w:val="both"/>
        <w:rPr>
          <w:b/>
          <w:sz w:val="20"/>
          <w:szCs w:val="20"/>
        </w:rPr>
      </w:pPr>
      <w:r w:rsidRPr="000043EA">
        <w:rPr>
          <w:sz w:val="20"/>
          <w:szCs w:val="20"/>
        </w:rPr>
        <w:t>a.</w:t>
      </w:r>
      <w:r w:rsidRPr="000043EA">
        <w:rPr>
          <w:sz w:val="20"/>
          <w:szCs w:val="20"/>
        </w:rPr>
        <w:tab/>
        <w:t xml:space="preserve">Ingeval inschrijver niet zelf aan (één </w:t>
      </w:r>
      <w:r w:rsidR="00D90167" w:rsidRPr="000043EA">
        <w:rPr>
          <w:sz w:val="20"/>
          <w:szCs w:val="20"/>
        </w:rPr>
        <w:t>of meer</w:t>
      </w:r>
      <w:r w:rsidR="00D90167" w:rsidRPr="000043EA">
        <w:rPr>
          <w:b/>
          <w:sz w:val="20"/>
          <w:szCs w:val="20"/>
        </w:rPr>
        <w:t xml:space="preserve"> </w:t>
      </w:r>
      <w:r w:rsidRPr="000043EA">
        <w:rPr>
          <w:sz w:val="20"/>
          <w:szCs w:val="20"/>
        </w:rPr>
        <w:t xml:space="preserve">van) de minimumeisen als bedoeld in </w:t>
      </w:r>
      <w:r w:rsidR="00734533" w:rsidRPr="000043EA">
        <w:rPr>
          <w:sz w:val="20"/>
          <w:szCs w:val="20"/>
        </w:rPr>
        <w:t xml:space="preserve">de </w:t>
      </w:r>
      <w:r w:rsidRPr="000043EA">
        <w:rPr>
          <w:sz w:val="20"/>
          <w:szCs w:val="20"/>
        </w:rPr>
        <w:t xml:space="preserve">paragraaf </w:t>
      </w:r>
      <w:r w:rsidR="00734533" w:rsidRPr="000043EA">
        <w:rPr>
          <w:sz w:val="20"/>
          <w:szCs w:val="20"/>
        </w:rPr>
        <w:t>over</w:t>
      </w:r>
      <w:r w:rsidRPr="000043EA">
        <w:rPr>
          <w:sz w:val="20"/>
          <w:szCs w:val="20"/>
        </w:rPr>
        <w:t xml:space="preserve"> Financiële en economische draagkracht </w:t>
      </w:r>
      <w:r w:rsidR="009431AA" w:rsidRPr="000043EA">
        <w:rPr>
          <w:sz w:val="20"/>
          <w:szCs w:val="20"/>
        </w:rPr>
        <w:t>(paragraa</w:t>
      </w:r>
      <w:r w:rsidR="006A67D1" w:rsidRPr="000043EA">
        <w:rPr>
          <w:sz w:val="20"/>
          <w:szCs w:val="20"/>
        </w:rPr>
        <w:t>f 2.15</w:t>
      </w:r>
      <w:r w:rsidR="009431AA" w:rsidRPr="000043EA">
        <w:rPr>
          <w:sz w:val="20"/>
          <w:szCs w:val="20"/>
        </w:rPr>
        <w:t xml:space="preserve"> ARW</w:t>
      </w:r>
      <w:r w:rsidR="00BE1AE4" w:rsidRPr="000043EA">
        <w:rPr>
          <w:sz w:val="20"/>
          <w:szCs w:val="20"/>
        </w:rPr>
        <w:t xml:space="preserve"> 2016</w:t>
      </w:r>
      <w:r w:rsidR="009431AA" w:rsidRPr="000043EA">
        <w:rPr>
          <w:sz w:val="20"/>
          <w:szCs w:val="20"/>
        </w:rPr>
        <w:t xml:space="preserve">) </w:t>
      </w:r>
      <w:r w:rsidRPr="000043EA">
        <w:rPr>
          <w:sz w:val="20"/>
          <w:szCs w:val="20"/>
        </w:rPr>
        <w:t>voldoet, en zich daa</w:t>
      </w:r>
      <w:r w:rsidRPr="000043EA">
        <w:rPr>
          <w:sz w:val="20"/>
          <w:szCs w:val="20"/>
        </w:rPr>
        <w:t>r</w:t>
      </w:r>
      <w:r w:rsidRPr="000043EA">
        <w:rPr>
          <w:sz w:val="20"/>
          <w:szCs w:val="20"/>
        </w:rPr>
        <w:t>voor beroept op de draagkracht van een of meer derden (waaronder ook te verstaan een mo</w:t>
      </w:r>
      <w:r w:rsidRPr="000043EA">
        <w:rPr>
          <w:sz w:val="20"/>
          <w:szCs w:val="20"/>
        </w:rPr>
        <w:t>e</w:t>
      </w:r>
      <w:r w:rsidRPr="000043EA">
        <w:rPr>
          <w:sz w:val="20"/>
          <w:szCs w:val="20"/>
        </w:rPr>
        <w:t>der-, zuster- en dochtervennootschap, alsmede iedere andere derde), als bedoeld in artikel 2.</w:t>
      </w:r>
      <w:r w:rsidR="003257B5" w:rsidRPr="000043EA">
        <w:rPr>
          <w:sz w:val="20"/>
          <w:szCs w:val="20"/>
        </w:rPr>
        <w:t>15.5</w:t>
      </w:r>
      <w:r w:rsidR="00397553" w:rsidRPr="000043EA">
        <w:rPr>
          <w:sz w:val="20"/>
          <w:szCs w:val="20"/>
        </w:rPr>
        <w:t xml:space="preserve"> </w:t>
      </w:r>
      <w:r w:rsidR="007D755A" w:rsidRPr="000043EA">
        <w:rPr>
          <w:sz w:val="20"/>
          <w:szCs w:val="20"/>
        </w:rPr>
        <w:t>ARW 2016</w:t>
      </w:r>
      <w:r w:rsidRPr="000043EA">
        <w:rPr>
          <w:sz w:val="20"/>
          <w:szCs w:val="20"/>
        </w:rPr>
        <w:t xml:space="preserve">, dan dient inschrijver zulks </w:t>
      </w:r>
      <w:r w:rsidRPr="000043EA">
        <w:rPr>
          <w:sz w:val="20"/>
          <w:szCs w:val="20"/>
          <w:u w:val="single"/>
        </w:rPr>
        <w:t>bij</w:t>
      </w:r>
      <w:r w:rsidRPr="000043EA">
        <w:rPr>
          <w:sz w:val="20"/>
          <w:szCs w:val="20"/>
        </w:rPr>
        <w:t xml:space="preserve"> inschrijving aan te geven in </w:t>
      </w:r>
      <w:r w:rsidR="003257B5" w:rsidRPr="000043EA">
        <w:rPr>
          <w:b/>
          <w:sz w:val="20"/>
          <w:szCs w:val="20"/>
        </w:rPr>
        <w:t xml:space="preserve">deel II </w:t>
      </w:r>
      <w:r w:rsidR="00BE1AE4" w:rsidRPr="000043EA">
        <w:rPr>
          <w:b/>
          <w:sz w:val="20"/>
          <w:szCs w:val="20"/>
        </w:rPr>
        <w:t>afdeling</w:t>
      </w:r>
      <w:r w:rsidR="003257B5" w:rsidRPr="000043EA">
        <w:rPr>
          <w:b/>
          <w:sz w:val="20"/>
          <w:szCs w:val="20"/>
        </w:rPr>
        <w:t xml:space="preserve"> C</w:t>
      </w:r>
      <w:r w:rsidRPr="000043EA">
        <w:rPr>
          <w:b/>
          <w:sz w:val="20"/>
          <w:szCs w:val="20"/>
        </w:rPr>
        <w:t xml:space="preserve"> van </w:t>
      </w:r>
      <w:r w:rsidR="00B33807" w:rsidRPr="000043EA">
        <w:rPr>
          <w:b/>
          <w:sz w:val="20"/>
          <w:szCs w:val="20"/>
        </w:rPr>
        <w:t>het</w:t>
      </w:r>
      <w:r w:rsidR="00734533" w:rsidRPr="000043EA">
        <w:rPr>
          <w:b/>
          <w:sz w:val="20"/>
          <w:szCs w:val="20"/>
        </w:rPr>
        <w:t xml:space="preserve"> </w:t>
      </w:r>
      <w:r w:rsidR="00B33807" w:rsidRPr="000043EA">
        <w:rPr>
          <w:b/>
          <w:sz w:val="20"/>
          <w:szCs w:val="20"/>
        </w:rPr>
        <w:t>Uniform Europees Aanbestedingsdocument</w:t>
      </w:r>
      <w:r w:rsidRPr="000043EA">
        <w:rPr>
          <w:b/>
          <w:sz w:val="20"/>
          <w:szCs w:val="20"/>
        </w:rPr>
        <w:t>.</w:t>
      </w:r>
    </w:p>
    <w:p w:rsidR="004A5B39" w:rsidRPr="000043EA" w:rsidRDefault="004A5B39" w:rsidP="004A5B39">
      <w:pPr>
        <w:ind w:left="567" w:hanging="567"/>
        <w:jc w:val="both"/>
        <w:rPr>
          <w:sz w:val="20"/>
          <w:szCs w:val="20"/>
        </w:rPr>
      </w:pPr>
      <w:r w:rsidRPr="000043EA">
        <w:rPr>
          <w:sz w:val="20"/>
          <w:szCs w:val="20"/>
        </w:rPr>
        <w:tab/>
      </w:r>
      <w:r w:rsidRPr="000043EA">
        <w:rPr>
          <w:sz w:val="20"/>
          <w:szCs w:val="20"/>
          <w:u w:val="single"/>
        </w:rPr>
        <w:t>Na</w:t>
      </w:r>
      <w:r w:rsidRPr="000043EA">
        <w:rPr>
          <w:sz w:val="20"/>
          <w:szCs w:val="20"/>
        </w:rPr>
        <w:t xml:space="preserve"> inschrijving dient </w:t>
      </w:r>
      <w:r w:rsidR="00734533" w:rsidRPr="000043EA">
        <w:rPr>
          <w:sz w:val="20"/>
          <w:szCs w:val="20"/>
        </w:rPr>
        <w:t xml:space="preserve">inschrijver </w:t>
      </w:r>
      <w:r w:rsidRPr="000043EA">
        <w:rPr>
          <w:sz w:val="20"/>
          <w:szCs w:val="20"/>
        </w:rPr>
        <w:t xml:space="preserve">na het verzoek als bedoeld in paragraaf </w:t>
      </w:r>
      <w:r w:rsidR="00734533" w:rsidRPr="000043EA">
        <w:rPr>
          <w:sz w:val="20"/>
          <w:szCs w:val="20"/>
        </w:rPr>
        <w:t>0.07.</w:t>
      </w:r>
      <w:r w:rsidR="009158DF" w:rsidRPr="000043EA">
        <w:rPr>
          <w:sz w:val="20"/>
          <w:szCs w:val="20"/>
        </w:rPr>
        <w:t>A</w:t>
      </w:r>
      <w:r w:rsidR="00734533" w:rsidRPr="000043EA">
        <w:rPr>
          <w:sz w:val="20"/>
          <w:szCs w:val="20"/>
        </w:rPr>
        <w:t xml:space="preserve"> het </w:t>
      </w:r>
      <w:r w:rsidR="00F6133A" w:rsidRPr="000043EA">
        <w:rPr>
          <w:sz w:val="20"/>
          <w:szCs w:val="20"/>
        </w:rPr>
        <w:t>bewijs, de terbeschikkingsstellingsovereenkomst (</w:t>
      </w:r>
      <w:r w:rsidRPr="000043EA">
        <w:rPr>
          <w:b/>
          <w:i/>
          <w:sz w:val="20"/>
          <w:szCs w:val="20"/>
        </w:rPr>
        <w:t>Beroep op draagkracht derd</w:t>
      </w:r>
      <w:r w:rsidR="00F6133A" w:rsidRPr="000043EA">
        <w:rPr>
          <w:b/>
          <w:i/>
          <w:sz w:val="20"/>
          <w:szCs w:val="20"/>
        </w:rPr>
        <w:t>e</w:t>
      </w:r>
      <w:r w:rsidR="00F6133A" w:rsidRPr="000043EA">
        <w:rPr>
          <w:i/>
          <w:sz w:val="20"/>
          <w:szCs w:val="20"/>
        </w:rPr>
        <w:t xml:space="preserve">) </w:t>
      </w:r>
      <w:r w:rsidR="00F6133A" w:rsidRPr="000043EA">
        <w:rPr>
          <w:sz w:val="20"/>
          <w:szCs w:val="20"/>
        </w:rPr>
        <w:t>i</w:t>
      </w:r>
      <w:r w:rsidR="00734533" w:rsidRPr="000043EA">
        <w:rPr>
          <w:sz w:val="20"/>
          <w:szCs w:val="20"/>
        </w:rPr>
        <w:t>n te dienen</w:t>
      </w:r>
      <w:r w:rsidRPr="000043EA">
        <w:rPr>
          <w:sz w:val="20"/>
          <w:szCs w:val="20"/>
        </w:rPr>
        <w:t>. Dit form</w:t>
      </w:r>
      <w:r w:rsidRPr="000043EA">
        <w:rPr>
          <w:sz w:val="20"/>
          <w:szCs w:val="20"/>
        </w:rPr>
        <w:t>u</w:t>
      </w:r>
      <w:r w:rsidRPr="000043EA">
        <w:rPr>
          <w:sz w:val="20"/>
          <w:szCs w:val="20"/>
        </w:rPr>
        <w:t>lier dient zowel door inschrijver als door de derde(n) waarop een beroep wordt gedaan ingevuld en ondertekend te worden. Met dit door inschrijver als derde(n) ondertekende Formulier toont inschrijver aan dat hij daadwerkelijk kan beschikken over de voor de uitvoering van de opdracht noodzakelijke middelen van die derde.</w:t>
      </w:r>
    </w:p>
    <w:p w:rsidR="004A5B39" w:rsidRPr="000043EA" w:rsidRDefault="004A5B39" w:rsidP="004A5B39">
      <w:pPr>
        <w:ind w:left="567" w:hanging="567"/>
        <w:jc w:val="both"/>
        <w:rPr>
          <w:sz w:val="20"/>
          <w:szCs w:val="20"/>
        </w:rPr>
      </w:pPr>
    </w:p>
    <w:p w:rsidR="00CD2316" w:rsidRPr="000043EA" w:rsidRDefault="004A5B39" w:rsidP="00CD2316">
      <w:pPr>
        <w:ind w:left="567" w:hanging="567"/>
        <w:jc w:val="both"/>
        <w:rPr>
          <w:b/>
          <w:sz w:val="20"/>
          <w:szCs w:val="20"/>
        </w:rPr>
      </w:pPr>
      <w:r w:rsidRPr="000043EA">
        <w:rPr>
          <w:sz w:val="20"/>
          <w:szCs w:val="20"/>
        </w:rPr>
        <w:t>b.</w:t>
      </w:r>
      <w:r w:rsidRPr="000043EA">
        <w:rPr>
          <w:sz w:val="20"/>
          <w:szCs w:val="20"/>
        </w:rPr>
        <w:tab/>
        <w:t>Ingeval inschrijver niet zelf aan (één</w:t>
      </w:r>
      <w:r w:rsidR="00D90167" w:rsidRPr="000043EA">
        <w:rPr>
          <w:sz w:val="20"/>
          <w:szCs w:val="20"/>
        </w:rPr>
        <w:t xml:space="preserve"> of meer</w:t>
      </w:r>
      <w:r w:rsidRPr="000043EA">
        <w:rPr>
          <w:sz w:val="20"/>
          <w:szCs w:val="20"/>
        </w:rPr>
        <w:t xml:space="preserve"> van) de minimumeisen als bedoeld in </w:t>
      </w:r>
      <w:r w:rsidR="00734533" w:rsidRPr="000043EA">
        <w:rPr>
          <w:sz w:val="20"/>
          <w:szCs w:val="20"/>
        </w:rPr>
        <w:t xml:space="preserve">de </w:t>
      </w:r>
      <w:r w:rsidRPr="000043EA">
        <w:rPr>
          <w:sz w:val="20"/>
          <w:szCs w:val="20"/>
        </w:rPr>
        <w:t xml:space="preserve">paragraaf </w:t>
      </w:r>
      <w:r w:rsidR="00734533" w:rsidRPr="000043EA">
        <w:rPr>
          <w:sz w:val="20"/>
          <w:szCs w:val="20"/>
        </w:rPr>
        <w:t xml:space="preserve">over </w:t>
      </w:r>
      <w:r w:rsidRPr="000043EA">
        <w:rPr>
          <w:sz w:val="20"/>
          <w:szCs w:val="20"/>
        </w:rPr>
        <w:t xml:space="preserve">Technische </w:t>
      </w:r>
      <w:r w:rsidR="006E119B" w:rsidRPr="000043EA">
        <w:rPr>
          <w:sz w:val="20"/>
          <w:szCs w:val="20"/>
        </w:rPr>
        <w:t>B</w:t>
      </w:r>
      <w:r w:rsidRPr="000043EA">
        <w:rPr>
          <w:sz w:val="20"/>
          <w:szCs w:val="20"/>
        </w:rPr>
        <w:t>ekwaamheid</w:t>
      </w:r>
      <w:r w:rsidR="00397553" w:rsidRPr="000043EA">
        <w:rPr>
          <w:sz w:val="20"/>
          <w:szCs w:val="20"/>
        </w:rPr>
        <w:t xml:space="preserve"> </w:t>
      </w:r>
      <w:r w:rsidR="00CD2316" w:rsidRPr="000043EA">
        <w:rPr>
          <w:sz w:val="20"/>
          <w:szCs w:val="20"/>
        </w:rPr>
        <w:t>(paragraaf 2.16</w:t>
      </w:r>
      <w:r w:rsidR="009431AA" w:rsidRPr="000043EA">
        <w:rPr>
          <w:sz w:val="20"/>
          <w:szCs w:val="20"/>
        </w:rPr>
        <w:t xml:space="preserve"> ARW</w:t>
      </w:r>
      <w:r w:rsidR="00CD2316" w:rsidRPr="000043EA">
        <w:rPr>
          <w:sz w:val="20"/>
          <w:szCs w:val="20"/>
        </w:rPr>
        <w:t xml:space="preserve"> 2016</w:t>
      </w:r>
      <w:r w:rsidR="009431AA" w:rsidRPr="000043EA">
        <w:rPr>
          <w:sz w:val="20"/>
          <w:szCs w:val="20"/>
        </w:rPr>
        <w:t xml:space="preserve">) </w:t>
      </w:r>
      <w:r w:rsidR="00397553" w:rsidRPr="000043EA">
        <w:rPr>
          <w:sz w:val="20"/>
          <w:szCs w:val="20"/>
        </w:rPr>
        <w:t>en Kwaliteitsbewaking</w:t>
      </w:r>
      <w:r w:rsidRPr="000043EA">
        <w:rPr>
          <w:sz w:val="20"/>
          <w:szCs w:val="20"/>
        </w:rPr>
        <w:t xml:space="preserve"> </w:t>
      </w:r>
      <w:r w:rsidR="00CD2316" w:rsidRPr="000043EA">
        <w:rPr>
          <w:sz w:val="20"/>
          <w:szCs w:val="20"/>
        </w:rPr>
        <w:t>(paragraaf 2.17</w:t>
      </w:r>
      <w:r w:rsidR="009431AA" w:rsidRPr="000043EA">
        <w:rPr>
          <w:sz w:val="20"/>
          <w:szCs w:val="20"/>
        </w:rPr>
        <w:t xml:space="preserve"> ARW</w:t>
      </w:r>
      <w:r w:rsidR="00CD2316" w:rsidRPr="000043EA">
        <w:rPr>
          <w:sz w:val="20"/>
          <w:szCs w:val="20"/>
        </w:rPr>
        <w:t xml:space="preserve"> 2016</w:t>
      </w:r>
      <w:r w:rsidR="009431AA" w:rsidRPr="000043EA">
        <w:rPr>
          <w:sz w:val="20"/>
          <w:szCs w:val="20"/>
        </w:rPr>
        <w:t xml:space="preserve">) </w:t>
      </w:r>
      <w:r w:rsidRPr="000043EA">
        <w:rPr>
          <w:sz w:val="20"/>
          <w:szCs w:val="20"/>
        </w:rPr>
        <w:t>voldoet, en zich daarvoor beroept op de bekwaamheid van een of meer de</w:t>
      </w:r>
      <w:r w:rsidRPr="000043EA">
        <w:rPr>
          <w:sz w:val="20"/>
          <w:szCs w:val="20"/>
        </w:rPr>
        <w:t>r</w:t>
      </w:r>
      <w:r w:rsidRPr="000043EA">
        <w:rPr>
          <w:sz w:val="20"/>
          <w:szCs w:val="20"/>
        </w:rPr>
        <w:t>den (waaronder ook te verstaan een moeder-, zuster- en dochtervennootschap, alsmede iedere andere derde), als bedoeld in artikel 2.</w:t>
      </w:r>
      <w:r w:rsidR="00F95352" w:rsidRPr="000043EA">
        <w:rPr>
          <w:sz w:val="20"/>
          <w:szCs w:val="20"/>
        </w:rPr>
        <w:t>16.6</w:t>
      </w:r>
      <w:r w:rsidR="00397553" w:rsidRPr="000043EA">
        <w:rPr>
          <w:sz w:val="20"/>
          <w:szCs w:val="20"/>
        </w:rPr>
        <w:t xml:space="preserve"> </w:t>
      </w:r>
      <w:r w:rsidR="007D755A" w:rsidRPr="000043EA">
        <w:rPr>
          <w:sz w:val="20"/>
          <w:szCs w:val="20"/>
        </w:rPr>
        <w:t>ARW 2016</w:t>
      </w:r>
      <w:r w:rsidRPr="000043EA">
        <w:rPr>
          <w:sz w:val="20"/>
          <w:szCs w:val="20"/>
        </w:rPr>
        <w:t xml:space="preserve">, dan dient inschrijver zulks </w:t>
      </w:r>
      <w:r w:rsidRPr="000043EA">
        <w:rPr>
          <w:sz w:val="20"/>
          <w:szCs w:val="20"/>
          <w:u w:val="single"/>
        </w:rPr>
        <w:t>bij</w:t>
      </w:r>
      <w:r w:rsidRPr="000043EA">
        <w:rPr>
          <w:sz w:val="20"/>
          <w:szCs w:val="20"/>
        </w:rPr>
        <w:t xml:space="preserve"> inschri</w:t>
      </w:r>
      <w:r w:rsidRPr="000043EA">
        <w:rPr>
          <w:sz w:val="20"/>
          <w:szCs w:val="20"/>
        </w:rPr>
        <w:t>j</w:t>
      </w:r>
      <w:r w:rsidRPr="000043EA">
        <w:rPr>
          <w:sz w:val="20"/>
          <w:szCs w:val="20"/>
        </w:rPr>
        <w:t xml:space="preserve">ving aan te geven in </w:t>
      </w:r>
      <w:r w:rsidR="00CD2316" w:rsidRPr="000043EA">
        <w:rPr>
          <w:b/>
          <w:sz w:val="20"/>
          <w:szCs w:val="20"/>
        </w:rPr>
        <w:t xml:space="preserve">deel II afdeling C van </w:t>
      </w:r>
      <w:r w:rsidR="00FF53C2" w:rsidRPr="000043EA">
        <w:rPr>
          <w:b/>
          <w:sz w:val="20"/>
          <w:szCs w:val="20"/>
        </w:rPr>
        <w:t>het</w:t>
      </w:r>
      <w:r w:rsidR="00CD2316" w:rsidRPr="000043EA">
        <w:rPr>
          <w:b/>
          <w:sz w:val="20"/>
          <w:szCs w:val="20"/>
        </w:rPr>
        <w:t xml:space="preserve"> </w:t>
      </w:r>
      <w:r w:rsidR="00DC1CE5" w:rsidRPr="000043EA">
        <w:rPr>
          <w:b/>
          <w:sz w:val="20"/>
          <w:szCs w:val="20"/>
        </w:rPr>
        <w:t>Uniform Europees Aanbestedingsdocument</w:t>
      </w:r>
      <w:r w:rsidR="00CD2316" w:rsidRPr="000043EA">
        <w:rPr>
          <w:b/>
          <w:sz w:val="20"/>
          <w:szCs w:val="20"/>
        </w:rPr>
        <w:t>.</w:t>
      </w:r>
    </w:p>
    <w:p w:rsidR="004A5B39" w:rsidRPr="000043EA" w:rsidRDefault="004A5B39" w:rsidP="004A5B39">
      <w:pPr>
        <w:ind w:left="567" w:hanging="567"/>
        <w:jc w:val="both"/>
        <w:rPr>
          <w:sz w:val="20"/>
          <w:szCs w:val="20"/>
        </w:rPr>
      </w:pPr>
      <w:r w:rsidRPr="000043EA">
        <w:rPr>
          <w:sz w:val="20"/>
          <w:szCs w:val="20"/>
        </w:rPr>
        <w:tab/>
      </w:r>
      <w:r w:rsidRPr="000043EA">
        <w:rPr>
          <w:sz w:val="20"/>
          <w:szCs w:val="20"/>
          <w:u w:val="single"/>
        </w:rPr>
        <w:t>Na</w:t>
      </w:r>
      <w:r w:rsidRPr="000043EA">
        <w:rPr>
          <w:sz w:val="20"/>
          <w:szCs w:val="20"/>
        </w:rPr>
        <w:t xml:space="preserve"> inschrijving dient </w:t>
      </w:r>
      <w:r w:rsidR="00734533" w:rsidRPr="000043EA">
        <w:rPr>
          <w:sz w:val="20"/>
          <w:szCs w:val="20"/>
        </w:rPr>
        <w:t xml:space="preserve">inschrijver </w:t>
      </w:r>
      <w:r w:rsidRPr="000043EA">
        <w:rPr>
          <w:sz w:val="20"/>
          <w:szCs w:val="20"/>
        </w:rPr>
        <w:t>na het verzoek als bedoeld in paragraaf</w:t>
      </w:r>
      <w:r w:rsidR="00734533" w:rsidRPr="000043EA">
        <w:rPr>
          <w:sz w:val="20"/>
          <w:szCs w:val="20"/>
        </w:rPr>
        <w:t xml:space="preserve"> 0.07.</w:t>
      </w:r>
      <w:r w:rsidR="009158DF" w:rsidRPr="000043EA">
        <w:rPr>
          <w:sz w:val="20"/>
          <w:szCs w:val="20"/>
        </w:rPr>
        <w:t>A</w:t>
      </w:r>
      <w:r w:rsidR="00734533" w:rsidRPr="000043EA">
        <w:rPr>
          <w:sz w:val="20"/>
          <w:szCs w:val="20"/>
        </w:rPr>
        <w:t xml:space="preserve"> het </w:t>
      </w:r>
      <w:r w:rsidR="009431AA" w:rsidRPr="000043EA">
        <w:rPr>
          <w:sz w:val="20"/>
          <w:szCs w:val="20"/>
        </w:rPr>
        <w:t>bewijs, de terbeschikkingsstellingsovereenkomst (</w:t>
      </w:r>
      <w:r w:rsidRPr="000043EA">
        <w:rPr>
          <w:b/>
          <w:i/>
          <w:sz w:val="20"/>
          <w:szCs w:val="20"/>
        </w:rPr>
        <w:t>Beroep op bekwaamheid derde</w:t>
      </w:r>
      <w:r w:rsidR="009431AA" w:rsidRPr="000043EA">
        <w:rPr>
          <w:i/>
          <w:sz w:val="20"/>
          <w:szCs w:val="20"/>
        </w:rPr>
        <w:t>)</w:t>
      </w:r>
      <w:r w:rsidRPr="000043EA">
        <w:rPr>
          <w:sz w:val="20"/>
          <w:szCs w:val="20"/>
        </w:rPr>
        <w:t xml:space="preserve"> </w:t>
      </w:r>
      <w:r w:rsidR="00734533" w:rsidRPr="000043EA">
        <w:rPr>
          <w:sz w:val="20"/>
          <w:szCs w:val="20"/>
        </w:rPr>
        <w:t>in te dienen</w:t>
      </w:r>
      <w:r w:rsidRPr="000043EA">
        <w:rPr>
          <w:sz w:val="20"/>
          <w:szCs w:val="20"/>
        </w:rPr>
        <w:t>. Dit fo</w:t>
      </w:r>
      <w:r w:rsidRPr="000043EA">
        <w:rPr>
          <w:sz w:val="20"/>
          <w:szCs w:val="20"/>
        </w:rPr>
        <w:t>r</w:t>
      </w:r>
      <w:r w:rsidRPr="000043EA">
        <w:rPr>
          <w:sz w:val="20"/>
          <w:szCs w:val="20"/>
        </w:rPr>
        <w:t>mulier dient zowel door inschrijver als door de derde(n) waarop een beroep wordt gedaan ing</w:t>
      </w:r>
      <w:r w:rsidRPr="000043EA">
        <w:rPr>
          <w:sz w:val="20"/>
          <w:szCs w:val="20"/>
        </w:rPr>
        <w:t>e</w:t>
      </w:r>
      <w:r w:rsidRPr="000043EA">
        <w:rPr>
          <w:sz w:val="20"/>
          <w:szCs w:val="20"/>
        </w:rPr>
        <w:t>vuld en ondertekend te worden. Met dit door inschrijver als derde(n) ondertekende Formulier toont inschrijver aan dat hij daadwerkelijk kan beschikken over de voor de uitvoering van de o</w:t>
      </w:r>
      <w:r w:rsidRPr="000043EA">
        <w:rPr>
          <w:sz w:val="20"/>
          <w:szCs w:val="20"/>
        </w:rPr>
        <w:t>p</w:t>
      </w:r>
      <w:r w:rsidRPr="000043EA">
        <w:rPr>
          <w:sz w:val="20"/>
          <w:szCs w:val="20"/>
        </w:rPr>
        <w:t>dracht noodzakelijke middelen van die derde.</w:t>
      </w:r>
    </w:p>
    <w:p w:rsidR="004A5B39" w:rsidRPr="000043EA" w:rsidRDefault="004A5B39" w:rsidP="004A5B39">
      <w:pPr>
        <w:ind w:left="567" w:hanging="567"/>
        <w:jc w:val="both"/>
        <w:rPr>
          <w:sz w:val="20"/>
          <w:szCs w:val="20"/>
        </w:rPr>
      </w:pPr>
    </w:p>
    <w:p w:rsidR="004A5B39" w:rsidRPr="000043EA" w:rsidRDefault="004A5B39" w:rsidP="004A5B39">
      <w:pPr>
        <w:ind w:left="567" w:hanging="567"/>
        <w:jc w:val="both"/>
        <w:rPr>
          <w:sz w:val="20"/>
          <w:szCs w:val="20"/>
        </w:rPr>
      </w:pPr>
      <w:r w:rsidRPr="000043EA">
        <w:rPr>
          <w:sz w:val="20"/>
          <w:szCs w:val="20"/>
        </w:rPr>
        <w:t>c.</w:t>
      </w:r>
      <w:r w:rsidRPr="000043EA">
        <w:rPr>
          <w:sz w:val="20"/>
          <w:szCs w:val="20"/>
        </w:rPr>
        <w:tab/>
        <w:t xml:space="preserve">Onverminderd het hierboven bepaalde in sub a en b, kan een </w:t>
      </w:r>
      <w:r w:rsidRPr="000043EA">
        <w:rPr>
          <w:b/>
          <w:sz w:val="20"/>
          <w:szCs w:val="20"/>
        </w:rPr>
        <w:t>samenwerkingsverband</w:t>
      </w:r>
      <w:r w:rsidRPr="000043EA">
        <w:rPr>
          <w:sz w:val="20"/>
          <w:szCs w:val="20"/>
        </w:rPr>
        <w:t xml:space="preserve"> (co</w:t>
      </w:r>
      <w:r w:rsidRPr="000043EA">
        <w:rPr>
          <w:sz w:val="20"/>
          <w:szCs w:val="20"/>
        </w:rPr>
        <w:t>m</w:t>
      </w:r>
      <w:r w:rsidRPr="000043EA">
        <w:rPr>
          <w:sz w:val="20"/>
          <w:szCs w:val="20"/>
        </w:rPr>
        <w:t xml:space="preserve">binatie) in het kader van de minimumeisen als bedoeld in paragraaf </w:t>
      </w:r>
      <w:r w:rsidR="00734533" w:rsidRPr="000043EA">
        <w:rPr>
          <w:sz w:val="20"/>
          <w:szCs w:val="20"/>
        </w:rPr>
        <w:t xml:space="preserve">over </w:t>
      </w:r>
      <w:r w:rsidRPr="000043EA">
        <w:rPr>
          <w:sz w:val="20"/>
          <w:szCs w:val="20"/>
        </w:rPr>
        <w:t>Financiële en econ</w:t>
      </w:r>
      <w:r w:rsidRPr="000043EA">
        <w:rPr>
          <w:sz w:val="20"/>
          <w:szCs w:val="20"/>
        </w:rPr>
        <w:t>o</w:t>
      </w:r>
      <w:r w:rsidRPr="000043EA">
        <w:rPr>
          <w:sz w:val="20"/>
          <w:szCs w:val="20"/>
        </w:rPr>
        <w:t xml:space="preserve">mische draagkracht en/of </w:t>
      </w:r>
      <w:r w:rsidR="00734533" w:rsidRPr="000043EA">
        <w:rPr>
          <w:sz w:val="20"/>
          <w:szCs w:val="20"/>
        </w:rPr>
        <w:t>over</w:t>
      </w:r>
      <w:r w:rsidRPr="000043EA">
        <w:rPr>
          <w:sz w:val="20"/>
          <w:szCs w:val="20"/>
        </w:rPr>
        <w:t xml:space="preserve"> Technische </w:t>
      </w:r>
      <w:r w:rsidR="006E119B" w:rsidRPr="000043EA">
        <w:rPr>
          <w:sz w:val="20"/>
          <w:szCs w:val="20"/>
        </w:rPr>
        <w:t>B</w:t>
      </w:r>
      <w:r w:rsidRPr="000043EA">
        <w:rPr>
          <w:sz w:val="20"/>
          <w:szCs w:val="20"/>
        </w:rPr>
        <w:t>ekwaamheid</w:t>
      </w:r>
      <w:r w:rsidR="00397553" w:rsidRPr="000043EA">
        <w:rPr>
          <w:sz w:val="20"/>
          <w:szCs w:val="20"/>
        </w:rPr>
        <w:t xml:space="preserve"> en Kwaliteitsbewaking</w:t>
      </w:r>
      <w:r w:rsidRPr="000043EA">
        <w:rPr>
          <w:sz w:val="20"/>
          <w:szCs w:val="20"/>
        </w:rPr>
        <w:t>, indien het samenwerkingsverband zelf niet aan een of meer van die minimumeisen voldoet, op de voet van artikel 2.</w:t>
      </w:r>
      <w:r w:rsidR="00F95352" w:rsidRPr="000043EA">
        <w:rPr>
          <w:sz w:val="20"/>
          <w:szCs w:val="20"/>
        </w:rPr>
        <w:t>15.7</w:t>
      </w:r>
      <w:r w:rsidR="00397553" w:rsidRPr="000043EA">
        <w:rPr>
          <w:sz w:val="20"/>
          <w:szCs w:val="20"/>
        </w:rPr>
        <w:t xml:space="preserve"> </w:t>
      </w:r>
      <w:r w:rsidRPr="000043EA">
        <w:rPr>
          <w:sz w:val="20"/>
          <w:szCs w:val="20"/>
        </w:rPr>
        <w:t>respectievelijk artikel 2.</w:t>
      </w:r>
      <w:r w:rsidR="00F95352" w:rsidRPr="000043EA">
        <w:rPr>
          <w:sz w:val="20"/>
          <w:szCs w:val="20"/>
        </w:rPr>
        <w:t>16.9</w:t>
      </w:r>
      <w:r w:rsidR="00397553" w:rsidRPr="000043EA">
        <w:rPr>
          <w:sz w:val="20"/>
          <w:szCs w:val="20"/>
        </w:rPr>
        <w:t xml:space="preserve"> </w:t>
      </w:r>
      <w:r w:rsidR="007D755A" w:rsidRPr="000043EA">
        <w:rPr>
          <w:sz w:val="20"/>
          <w:szCs w:val="20"/>
        </w:rPr>
        <w:t>ARW 2016</w:t>
      </w:r>
      <w:r w:rsidRPr="000043EA">
        <w:rPr>
          <w:sz w:val="20"/>
          <w:szCs w:val="20"/>
        </w:rPr>
        <w:t xml:space="preserve"> een beroep doen op de draagkracht respectievelijk de bekwaamheid van één of meer deelnemers van het samenwerkingsverband die wel aan die be</w:t>
      </w:r>
      <w:r w:rsidR="006D4E8E" w:rsidRPr="000043EA">
        <w:rPr>
          <w:sz w:val="20"/>
          <w:szCs w:val="20"/>
        </w:rPr>
        <w:t>treffende minimumeisen voldoet.</w:t>
      </w:r>
    </w:p>
    <w:p w:rsidR="00D70B8A" w:rsidRPr="000043EA" w:rsidRDefault="004A5B39" w:rsidP="00D70B8A">
      <w:pPr>
        <w:ind w:left="567" w:hanging="567"/>
        <w:jc w:val="both"/>
        <w:rPr>
          <w:b/>
          <w:sz w:val="20"/>
          <w:szCs w:val="20"/>
        </w:rPr>
      </w:pPr>
      <w:r w:rsidRPr="000043EA">
        <w:rPr>
          <w:sz w:val="20"/>
          <w:szCs w:val="20"/>
        </w:rPr>
        <w:tab/>
        <w:t xml:space="preserve">In dat geval geeft de deelnemer in het samenwerkingsverband die wel aan de minimumeis(en) voldoet, dat </w:t>
      </w:r>
      <w:r w:rsidRPr="000043EA">
        <w:rPr>
          <w:sz w:val="20"/>
          <w:szCs w:val="20"/>
          <w:u w:val="single"/>
        </w:rPr>
        <w:t>bij</w:t>
      </w:r>
      <w:r w:rsidRPr="000043EA">
        <w:rPr>
          <w:sz w:val="20"/>
          <w:szCs w:val="20"/>
        </w:rPr>
        <w:t xml:space="preserve"> inschrijving op door de betreffende minimumeisen in </w:t>
      </w:r>
      <w:r w:rsidR="00D70B8A" w:rsidRPr="000043EA">
        <w:rPr>
          <w:b/>
          <w:sz w:val="20"/>
          <w:szCs w:val="20"/>
        </w:rPr>
        <w:t xml:space="preserve">deel II afdeling C van </w:t>
      </w:r>
      <w:r w:rsidR="00DC1CE5" w:rsidRPr="000043EA">
        <w:rPr>
          <w:b/>
          <w:sz w:val="20"/>
          <w:szCs w:val="20"/>
        </w:rPr>
        <w:t>het</w:t>
      </w:r>
      <w:r w:rsidR="00D70B8A" w:rsidRPr="000043EA">
        <w:rPr>
          <w:b/>
          <w:sz w:val="20"/>
          <w:szCs w:val="20"/>
        </w:rPr>
        <w:t xml:space="preserve"> </w:t>
      </w:r>
      <w:r w:rsidR="00DC1CE5" w:rsidRPr="000043EA">
        <w:rPr>
          <w:b/>
          <w:sz w:val="20"/>
          <w:szCs w:val="20"/>
        </w:rPr>
        <w:t xml:space="preserve">Uniform Europees Aanbestedingsdocument </w:t>
      </w:r>
      <w:r w:rsidR="00D70B8A" w:rsidRPr="000043EA">
        <w:rPr>
          <w:sz w:val="20"/>
          <w:szCs w:val="20"/>
        </w:rPr>
        <w:t>in te vullen</w:t>
      </w:r>
      <w:r w:rsidR="006D4E8E" w:rsidRPr="000043EA">
        <w:rPr>
          <w:sz w:val="20"/>
          <w:szCs w:val="20"/>
        </w:rPr>
        <w:t>.</w:t>
      </w:r>
    </w:p>
    <w:p w:rsidR="004A5B39" w:rsidRPr="000043EA" w:rsidRDefault="004A5B39" w:rsidP="004A5B39">
      <w:pPr>
        <w:ind w:left="567" w:hanging="567"/>
        <w:jc w:val="both"/>
        <w:rPr>
          <w:sz w:val="20"/>
          <w:szCs w:val="20"/>
        </w:rPr>
      </w:pPr>
      <w:r w:rsidRPr="000043EA">
        <w:rPr>
          <w:sz w:val="20"/>
          <w:szCs w:val="20"/>
        </w:rPr>
        <w:tab/>
        <w:t xml:space="preserve">Door ondertekening van </w:t>
      </w:r>
      <w:r w:rsidR="00FF53C2" w:rsidRPr="000043EA">
        <w:rPr>
          <w:sz w:val="20"/>
          <w:szCs w:val="20"/>
        </w:rPr>
        <w:t>het</w:t>
      </w:r>
      <w:r w:rsidR="00734533" w:rsidRPr="000043EA">
        <w:rPr>
          <w:sz w:val="20"/>
          <w:szCs w:val="20"/>
        </w:rPr>
        <w:t xml:space="preserve"> </w:t>
      </w:r>
      <w:r w:rsidR="00DC1CE5" w:rsidRPr="000043EA">
        <w:rPr>
          <w:sz w:val="20"/>
          <w:szCs w:val="20"/>
        </w:rPr>
        <w:t xml:space="preserve">Uniform Europees Aanbestedingsdocument </w:t>
      </w:r>
      <w:r w:rsidRPr="000043EA">
        <w:rPr>
          <w:sz w:val="20"/>
          <w:szCs w:val="20"/>
        </w:rPr>
        <w:t>door de elke deeln</w:t>
      </w:r>
      <w:r w:rsidRPr="000043EA">
        <w:rPr>
          <w:sz w:val="20"/>
          <w:szCs w:val="20"/>
        </w:rPr>
        <w:t>e</w:t>
      </w:r>
      <w:r w:rsidRPr="000043EA">
        <w:rPr>
          <w:sz w:val="20"/>
          <w:szCs w:val="20"/>
        </w:rPr>
        <w:t>mer in het samenwerkingsverband, verklaart het samenwerkingsverband alsook de betreffende deelnemer in het samenwerkingsverband die aan de eis voldoet, dat het samenwerkingsve</w:t>
      </w:r>
      <w:r w:rsidRPr="000043EA">
        <w:rPr>
          <w:sz w:val="20"/>
          <w:szCs w:val="20"/>
        </w:rPr>
        <w:t>r</w:t>
      </w:r>
      <w:r w:rsidRPr="000043EA">
        <w:rPr>
          <w:sz w:val="20"/>
          <w:szCs w:val="20"/>
        </w:rPr>
        <w:t>band daadwerkelijk kan beschikken over de voor de uitvoering van de opdracht noodzakelijke middelen</w:t>
      </w:r>
      <w:r w:rsidR="00734533" w:rsidRPr="000043EA">
        <w:rPr>
          <w:sz w:val="20"/>
          <w:szCs w:val="20"/>
        </w:rPr>
        <w:t xml:space="preserve"> van de betreffende deelnemer in het samenwerkingsverband die aan de eis voldoet</w:t>
      </w:r>
      <w:r w:rsidRPr="000043EA">
        <w:rPr>
          <w:sz w:val="20"/>
          <w:szCs w:val="20"/>
        </w:rPr>
        <w:t>.</w:t>
      </w:r>
    </w:p>
    <w:p w:rsidR="007A7BC0" w:rsidRPr="000043EA" w:rsidRDefault="007A7BC0" w:rsidP="004F0176">
      <w:pPr>
        <w:jc w:val="both"/>
        <w:rPr>
          <w:sz w:val="20"/>
          <w:szCs w:val="20"/>
        </w:rPr>
      </w:pPr>
    </w:p>
    <w:p w:rsidR="00C977E6" w:rsidRPr="000043EA" w:rsidRDefault="00C977E6">
      <w:pPr>
        <w:rPr>
          <w:b/>
          <w:color w:val="0070C0"/>
          <w:sz w:val="20"/>
          <w:szCs w:val="20"/>
        </w:rPr>
      </w:pPr>
      <w:r w:rsidRPr="000043EA">
        <w:rPr>
          <w:b/>
          <w:color w:val="0070C0"/>
          <w:sz w:val="20"/>
          <w:szCs w:val="20"/>
        </w:rPr>
        <w:br w:type="page"/>
      </w:r>
    </w:p>
    <w:p w:rsidR="00C977E6" w:rsidRPr="000043EA" w:rsidRDefault="00C977E6">
      <w:pPr>
        <w:rPr>
          <w:b/>
          <w:color w:val="0070C0"/>
          <w:sz w:val="20"/>
          <w:szCs w:val="20"/>
        </w:rPr>
      </w:pPr>
    </w:p>
    <w:p w:rsidR="00734533" w:rsidRPr="000043EA" w:rsidRDefault="009431AA" w:rsidP="004F0176">
      <w:pPr>
        <w:jc w:val="both"/>
        <w:rPr>
          <w:b/>
          <w:color w:val="0070C0"/>
          <w:sz w:val="20"/>
          <w:szCs w:val="20"/>
        </w:rPr>
      </w:pPr>
      <w:r w:rsidRPr="000043EA">
        <w:rPr>
          <w:b/>
          <w:color w:val="0070C0"/>
          <w:sz w:val="20"/>
          <w:szCs w:val="20"/>
        </w:rPr>
        <w:t>0.06.</w:t>
      </w:r>
      <w:r w:rsidR="0016226B" w:rsidRPr="000043EA">
        <w:rPr>
          <w:b/>
          <w:color w:val="0070C0"/>
          <w:sz w:val="20"/>
          <w:szCs w:val="20"/>
        </w:rPr>
        <w:t>D</w:t>
      </w:r>
      <w:r w:rsidR="00734533" w:rsidRPr="000043EA">
        <w:rPr>
          <w:b/>
          <w:color w:val="0070C0"/>
          <w:sz w:val="20"/>
          <w:szCs w:val="20"/>
        </w:rPr>
        <w:tab/>
        <w:t>G</w:t>
      </w:r>
      <w:r w:rsidRPr="000043EA">
        <w:rPr>
          <w:b/>
          <w:color w:val="0070C0"/>
          <w:sz w:val="20"/>
          <w:szCs w:val="20"/>
        </w:rPr>
        <w:t>unningscriterium</w:t>
      </w:r>
    </w:p>
    <w:p w:rsidR="004A5B39" w:rsidRPr="000043EA" w:rsidRDefault="004A5B39" w:rsidP="004A5B39">
      <w:pPr>
        <w:jc w:val="both"/>
        <w:rPr>
          <w:sz w:val="20"/>
          <w:szCs w:val="20"/>
        </w:rPr>
      </w:pPr>
    </w:p>
    <w:p w:rsidR="00355F6B" w:rsidRPr="000043EA" w:rsidRDefault="00355F6B" w:rsidP="00355F6B">
      <w:pPr>
        <w:jc w:val="both"/>
        <w:rPr>
          <w:sz w:val="20"/>
          <w:szCs w:val="20"/>
        </w:rPr>
      </w:pPr>
      <w:r w:rsidRPr="000043EA">
        <w:rPr>
          <w:sz w:val="20"/>
          <w:szCs w:val="20"/>
        </w:rPr>
        <w:t xml:space="preserve">Het gunningscriterium is de </w:t>
      </w:r>
      <w:r w:rsidR="00B46D48" w:rsidRPr="000043EA">
        <w:rPr>
          <w:sz w:val="20"/>
          <w:szCs w:val="20"/>
        </w:rPr>
        <w:t xml:space="preserve">Laagste Prijs </w:t>
      </w:r>
      <w:r w:rsidR="00D70B8A" w:rsidRPr="000043EA">
        <w:rPr>
          <w:sz w:val="20"/>
          <w:szCs w:val="20"/>
        </w:rPr>
        <w:t>(LP)</w:t>
      </w:r>
      <w:r w:rsidR="007A7BC0" w:rsidRPr="000043EA">
        <w:rPr>
          <w:sz w:val="20"/>
          <w:szCs w:val="20"/>
        </w:rPr>
        <w:t>.</w:t>
      </w:r>
    </w:p>
    <w:p w:rsidR="00B46D48" w:rsidRPr="000043EA" w:rsidRDefault="00B46D48" w:rsidP="00355F6B">
      <w:pPr>
        <w:jc w:val="both"/>
        <w:rPr>
          <w:sz w:val="20"/>
          <w:szCs w:val="20"/>
        </w:rPr>
      </w:pPr>
    </w:p>
    <w:p w:rsidR="00355F6B" w:rsidRPr="000043EA" w:rsidRDefault="00355F6B" w:rsidP="00355F6B">
      <w:pPr>
        <w:ind w:left="567" w:hanging="567"/>
        <w:jc w:val="both"/>
        <w:rPr>
          <w:b/>
          <w:color w:val="0070C0"/>
          <w:sz w:val="20"/>
          <w:szCs w:val="20"/>
        </w:rPr>
      </w:pPr>
      <w:r w:rsidRPr="000043EA">
        <w:rPr>
          <w:b/>
          <w:color w:val="0070C0"/>
          <w:sz w:val="20"/>
          <w:szCs w:val="20"/>
        </w:rPr>
        <w:t>Prijs</w:t>
      </w:r>
    </w:p>
    <w:p w:rsidR="00355F6B" w:rsidRPr="000043EA" w:rsidRDefault="00355F6B" w:rsidP="00355F6B">
      <w:pPr>
        <w:jc w:val="both"/>
        <w:rPr>
          <w:sz w:val="20"/>
          <w:szCs w:val="20"/>
        </w:rPr>
      </w:pPr>
      <w:r w:rsidRPr="000043EA">
        <w:rPr>
          <w:sz w:val="20"/>
          <w:szCs w:val="20"/>
        </w:rPr>
        <w:t xml:space="preserve">De prijs bestaat uit de </w:t>
      </w:r>
      <w:r w:rsidRPr="000043EA">
        <w:rPr>
          <w:i/>
          <w:sz w:val="20"/>
          <w:szCs w:val="20"/>
        </w:rPr>
        <w:t>Inschrijvingssom</w:t>
      </w:r>
      <w:r w:rsidRPr="000043EA">
        <w:rPr>
          <w:sz w:val="20"/>
          <w:szCs w:val="20"/>
        </w:rPr>
        <w:t xml:space="preserve"> zoals opgegeven op het als bij het Bestek gevoegde Inschri</w:t>
      </w:r>
      <w:r w:rsidRPr="000043EA">
        <w:rPr>
          <w:sz w:val="20"/>
          <w:szCs w:val="20"/>
        </w:rPr>
        <w:t>j</w:t>
      </w:r>
      <w:r w:rsidRPr="000043EA">
        <w:rPr>
          <w:sz w:val="20"/>
          <w:szCs w:val="20"/>
        </w:rPr>
        <w:t>vingsbiljet.</w:t>
      </w:r>
    </w:p>
    <w:p w:rsidR="00965E13" w:rsidRPr="000043EA" w:rsidRDefault="00965E13" w:rsidP="00355F6B">
      <w:pPr>
        <w:jc w:val="both"/>
        <w:rPr>
          <w:sz w:val="20"/>
          <w:szCs w:val="20"/>
        </w:rPr>
      </w:pPr>
    </w:p>
    <w:p w:rsidR="00965E13" w:rsidRPr="000043EA" w:rsidRDefault="00965E13" w:rsidP="00965E13">
      <w:pPr>
        <w:ind w:left="567" w:hanging="567"/>
        <w:jc w:val="both"/>
        <w:rPr>
          <w:b/>
          <w:color w:val="0070C0"/>
          <w:sz w:val="20"/>
          <w:szCs w:val="20"/>
        </w:rPr>
      </w:pPr>
      <w:r w:rsidRPr="000043EA">
        <w:rPr>
          <w:b/>
          <w:color w:val="0070C0"/>
          <w:sz w:val="20"/>
          <w:szCs w:val="20"/>
        </w:rPr>
        <w:t>Motivering Laagste Prijs</w:t>
      </w:r>
    </w:p>
    <w:p w:rsidR="00965E13" w:rsidRPr="000043EA" w:rsidRDefault="00965E13" w:rsidP="00965E13">
      <w:pPr>
        <w:jc w:val="both"/>
        <w:rPr>
          <w:sz w:val="20"/>
          <w:szCs w:val="20"/>
        </w:rPr>
      </w:pPr>
      <w:r w:rsidRPr="000043EA">
        <w:rPr>
          <w:sz w:val="20"/>
          <w:szCs w:val="20"/>
        </w:rPr>
        <w:t>De opdrachtgever ziet af van de toepassing van EMVI-criteria. Het werk ligt op open terrein zonder enige belemmeringen. De opdracht laat zich eenvoudig en eenduidig beschrijven. Daar waar sprake is van bijzondere omstandigheden, in dit geval verkeersmaatregelen, worden deze als uitvoeringsvoor-waarden in het contract opgenomen.</w:t>
      </w:r>
    </w:p>
    <w:p w:rsidR="00965E13" w:rsidRPr="000043EA" w:rsidRDefault="00965E13" w:rsidP="00965E13">
      <w:pPr>
        <w:jc w:val="both"/>
        <w:rPr>
          <w:sz w:val="20"/>
          <w:szCs w:val="20"/>
        </w:rPr>
      </w:pPr>
      <w:r w:rsidRPr="000043EA">
        <w:rPr>
          <w:sz w:val="20"/>
          <w:szCs w:val="20"/>
        </w:rPr>
        <w:t xml:space="preserve">Aanvullende kwaliteitscriteria in de vorm van EMVI-criteria bieden geen meerwaarde en daarmee </w:t>
      </w:r>
      <w:r w:rsidR="007A7BC0" w:rsidRPr="000043EA">
        <w:rPr>
          <w:sz w:val="20"/>
          <w:szCs w:val="20"/>
        </w:rPr>
        <w:t>onvoldoende</w:t>
      </w:r>
      <w:r w:rsidRPr="000043EA">
        <w:rPr>
          <w:sz w:val="20"/>
          <w:szCs w:val="20"/>
        </w:rPr>
        <w:t xml:space="preserve"> onderscheidend vermogen.</w:t>
      </w:r>
    </w:p>
    <w:p w:rsidR="00C977E6" w:rsidRPr="000043EA" w:rsidRDefault="00C977E6" w:rsidP="00965E13">
      <w:pPr>
        <w:jc w:val="both"/>
        <w:rPr>
          <w:sz w:val="20"/>
          <w:szCs w:val="20"/>
        </w:rPr>
      </w:pPr>
    </w:p>
    <w:p w:rsidR="002A0669" w:rsidRPr="000043EA" w:rsidRDefault="002A0669" w:rsidP="004F0176">
      <w:pPr>
        <w:ind w:left="567" w:hanging="567"/>
        <w:jc w:val="both"/>
        <w:rPr>
          <w:sz w:val="20"/>
          <w:szCs w:val="20"/>
          <w:u w:val="single"/>
        </w:rPr>
      </w:pPr>
      <w:r w:rsidRPr="000043EA">
        <w:rPr>
          <w:b/>
          <w:sz w:val="20"/>
          <w:szCs w:val="20"/>
          <w:u w:val="single"/>
        </w:rPr>
        <w:t>0.07</w:t>
      </w:r>
      <w:r w:rsidRPr="000043EA">
        <w:rPr>
          <w:b/>
          <w:sz w:val="20"/>
          <w:szCs w:val="20"/>
          <w:u w:val="single"/>
        </w:rPr>
        <w:tab/>
        <w:t>OPDRACHT</w:t>
      </w:r>
    </w:p>
    <w:p w:rsidR="007D19B1" w:rsidRPr="000043EA" w:rsidRDefault="007D19B1" w:rsidP="007D19B1">
      <w:pPr>
        <w:ind w:left="567" w:hanging="567"/>
        <w:rPr>
          <w:sz w:val="20"/>
          <w:szCs w:val="20"/>
        </w:rPr>
      </w:pPr>
    </w:p>
    <w:p w:rsidR="007D19B1" w:rsidRPr="000043EA" w:rsidRDefault="00E36BD5" w:rsidP="007D19B1">
      <w:pPr>
        <w:ind w:left="567" w:hanging="567"/>
        <w:rPr>
          <w:sz w:val="20"/>
          <w:szCs w:val="20"/>
        </w:rPr>
      </w:pPr>
      <w:r w:rsidRPr="000043EA">
        <w:rPr>
          <w:b/>
          <w:color w:val="0070C0"/>
          <w:sz w:val="20"/>
          <w:szCs w:val="20"/>
        </w:rPr>
        <w:t>0.07.A</w:t>
      </w:r>
      <w:r w:rsidR="007D19B1" w:rsidRPr="000043EA">
        <w:rPr>
          <w:b/>
          <w:color w:val="0070C0"/>
          <w:sz w:val="20"/>
          <w:szCs w:val="20"/>
        </w:rPr>
        <w:tab/>
        <w:t>Mededeling van de gunningsbeslissing</w:t>
      </w:r>
      <w:r w:rsidR="006F6827" w:rsidRPr="000043EA">
        <w:rPr>
          <w:b/>
          <w:color w:val="0070C0"/>
          <w:sz w:val="20"/>
          <w:szCs w:val="20"/>
        </w:rPr>
        <w:t xml:space="preserve"> (2.3</w:t>
      </w:r>
      <w:r w:rsidR="0063729A" w:rsidRPr="000043EA">
        <w:rPr>
          <w:b/>
          <w:color w:val="0070C0"/>
          <w:sz w:val="20"/>
          <w:szCs w:val="20"/>
        </w:rPr>
        <w:t xml:space="preserve">6 </w:t>
      </w:r>
      <w:r w:rsidR="007D755A" w:rsidRPr="000043EA">
        <w:rPr>
          <w:b/>
          <w:color w:val="0070C0"/>
          <w:sz w:val="20"/>
          <w:szCs w:val="20"/>
        </w:rPr>
        <w:t>ARW 2016</w:t>
      </w:r>
      <w:r w:rsidR="0063729A" w:rsidRPr="000043EA">
        <w:rPr>
          <w:b/>
          <w:color w:val="0070C0"/>
          <w:sz w:val="20"/>
          <w:szCs w:val="20"/>
        </w:rPr>
        <w:t>)</w:t>
      </w:r>
    </w:p>
    <w:p w:rsidR="007D19B1" w:rsidRPr="000043EA" w:rsidRDefault="007D19B1" w:rsidP="007D19B1">
      <w:pPr>
        <w:jc w:val="both"/>
        <w:rPr>
          <w:sz w:val="20"/>
          <w:szCs w:val="20"/>
        </w:rPr>
      </w:pPr>
    </w:p>
    <w:p w:rsidR="007D19B1" w:rsidRPr="000043EA" w:rsidRDefault="007D19B1" w:rsidP="007D19B1">
      <w:pPr>
        <w:jc w:val="both"/>
        <w:rPr>
          <w:sz w:val="20"/>
          <w:szCs w:val="20"/>
        </w:rPr>
      </w:pPr>
      <w:r w:rsidRPr="000043EA">
        <w:rPr>
          <w:sz w:val="20"/>
          <w:szCs w:val="20"/>
        </w:rPr>
        <w:t>Aanbestedende dienst is voornemens de opdracht te gunnen aan de inschrijver die heeft ingeschr</w:t>
      </w:r>
      <w:r w:rsidRPr="000043EA">
        <w:rPr>
          <w:sz w:val="20"/>
          <w:szCs w:val="20"/>
        </w:rPr>
        <w:t>e</w:t>
      </w:r>
      <w:r w:rsidRPr="000043EA">
        <w:rPr>
          <w:sz w:val="20"/>
          <w:szCs w:val="20"/>
        </w:rPr>
        <w:t>ven als bedoeld in paragraaf 0.06.</w:t>
      </w:r>
      <w:r w:rsidR="00191FBB" w:rsidRPr="000043EA">
        <w:rPr>
          <w:sz w:val="20"/>
          <w:szCs w:val="20"/>
        </w:rPr>
        <w:t>D</w:t>
      </w:r>
      <w:r w:rsidR="007A7BC0" w:rsidRPr="000043EA">
        <w:rPr>
          <w:sz w:val="20"/>
          <w:szCs w:val="20"/>
        </w:rPr>
        <w:t>.</w:t>
      </w:r>
    </w:p>
    <w:p w:rsidR="007D19B1" w:rsidRPr="000043EA" w:rsidRDefault="007D19B1" w:rsidP="007D19B1">
      <w:pPr>
        <w:jc w:val="both"/>
        <w:rPr>
          <w:sz w:val="20"/>
          <w:szCs w:val="20"/>
        </w:rPr>
      </w:pPr>
      <w:r w:rsidRPr="000043EA">
        <w:rPr>
          <w:sz w:val="20"/>
          <w:szCs w:val="20"/>
        </w:rPr>
        <w:t>Alvorens tot gunning over te gaan, maakt aanbestedende dienst eerst gelijktijdig aan alle inschrijvers het voornemen bekend aan wie zij voornemens is de opdracht te gunnen (de zogenoemde meded</w:t>
      </w:r>
      <w:r w:rsidRPr="000043EA">
        <w:rPr>
          <w:sz w:val="20"/>
          <w:szCs w:val="20"/>
        </w:rPr>
        <w:t>e</w:t>
      </w:r>
      <w:r w:rsidRPr="000043EA">
        <w:rPr>
          <w:sz w:val="20"/>
          <w:szCs w:val="20"/>
        </w:rPr>
        <w:t xml:space="preserve">ling van de </w:t>
      </w:r>
      <w:r w:rsidR="00FF6112" w:rsidRPr="000043EA">
        <w:rPr>
          <w:sz w:val="20"/>
          <w:szCs w:val="20"/>
        </w:rPr>
        <w:t>'</w:t>
      </w:r>
      <w:r w:rsidRPr="000043EA">
        <w:rPr>
          <w:sz w:val="20"/>
          <w:szCs w:val="20"/>
        </w:rPr>
        <w:t>gunningsbeslissing</w:t>
      </w:r>
      <w:r w:rsidR="00FF6112" w:rsidRPr="000043EA">
        <w:rPr>
          <w:sz w:val="20"/>
          <w:szCs w:val="20"/>
        </w:rPr>
        <w:t>'</w:t>
      </w:r>
      <w:r w:rsidRPr="000043EA">
        <w:rPr>
          <w:sz w:val="20"/>
          <w:szCs w:val="20"/>
        </w:rPr>
        <w:t>). Deze gunningsbeslissing zal schriftelijk</w:t>
      </w:r>
      <w:r w:rsidR="00E22365" w:rsidRPr="000043EA">
        <w:rPr>
          <w:sz w:val="20"/>
          <w:szCs w:val="20"/>
        </w:rPr>
        <w:t xml:space="preserve"> </w:t>
      </w:r>
      <w:r w:rsidR="002A22C9" w:rsidRPr="000043EA">
        <w:rPr>
          <w:sz w:val="20"/>
          <w:szCs w:val="20"/>
        </w:rPr>
        <w:t>per post</w:t>
      </w:r>
      <w:r w:rsidR="007A7BC0" w:rsidRPr="000043EA">
        <w:rPr>
          <w:sz w:val="20"/>
          <w:szCs w:val="20"/>
        </w:rPr>
        <w:t xml:space="preserve"> worden medeg</w:t>
      </w:r>
      <w:r w:rsidR="007A7BC0" w:rsidRPr="000043EA">
        <w:rPr>
          <w:sz w:val="20"/>
          <w:szCs w:val="20"/>
        </w:rPr>
        <w:t>e</w:t>
      </w:r>
      <w:r w:rsidR="007A7BC0" w:rsidRPr="000043EA">
        <w:rPr>
          <w:sz w:val="20"/>
          <w:szCs w:val="20"/>
        </w:rPr>
        <w:t>deeld.</w:t>
      </w:r>
    </w:p>
    <w:p w:rsidR="007D19B1" w:rsidRPr="000043EA" w:rsidRDefault="007D19B1" w:rsidP="007D19B1">
      <w:pPr>
        <w:jc w:val="both"/>
        <w:rPr>
          <w:sz w:val="20"/>
          <w:szCs w:val="20"/>
        </w:rPr>
      </w:pPr>
    </w:p>
    <w:p w:rsidR="007D19B1" w:rsidRPr="000043EA" w:rsidRDefault="007D19B1" w:rsidP="007D19B1">
      <w:pPr>
        <w:jc w:val="both"/>
        <w:rPr>
          <w:sz w:val="20"/>
          <w:szCs w:val="20"/>
        </w:rPr>
      </w:pPr>
      <w:r w:rsidRPr="000043EA">
        <w:rPr>
          <w:sz w:val="20"/>
          <w:szCs w:val="20"/>
        </w:rPr>
        <w:t>Bij de bekendmaking van de gunningsbeslissing gelden de navolgende spelregels:</w:t>
      </w:r>
    </w:p>
    <w:p w:rsidR="007D19B1" w:rsidRPr="000043EA" w:rsidRDefault="007D19B1" w:rsidP="007D19B1">
      <w:pPr>
        <w:jc w:val="both"/>
        <w:rPr>
          <w:sz w:val="20"/>
          <w:szCs w:val="20"/>
        </w:rPr>
      </w:pPr>
    </w:p>
    <w:p w:rsidR="007D19B1" w:rsidRPr="000043EA" w:rsidRDefault="007D19B1" w:rsidP="007D19B1">
      <w:pPr>
        <w:ind w:left="567" w:hanging="567"/>
        <w:jc w:val="both"/>
        <w:rPr>
          <w:sz w:val="20"/>
          <w:szCs w:val="20"/>
        </w:rPr>
      </w:pPr>
      <w:r w:rsidRPr="000043EA">
        <w:rPr>
          <w:sz w:val="20"/>
          <w:szCs w:val="20"/>
        </w:rPr>
        <w:t>a.</w:t>
      </w:r>
      <w:r w:rsidRPr="000043EA">
        <w:rPr>
          <w:sz w:val="20"/>
          <w:szCs w:val="20"/>
        </w:rPr>
        <w:tab/>
        <w:t>de inschrijver aan wie de aanbestedende dienst voornemens is de opdracht te gunnen, kan (daarbi</w:t>
      </w:r>
      <w:r w:rsidR="00255611" w:rsidRPr="000043EA">
        <w:rPr>
          <w:sz w:val="20"/>
          <w:szCs w:val="20"/>
        </w:rPr>
        <w:t>j) op de voet van artikel 2.21</w:t>
      </w:r>
      <w:r w:rsidR="0063729A" w:rsidRPr="000043EA">
        <w:rPr>
          <w:sz w:val="20"/>
          <w:szCs w:val="20"/>
        </w:rPr>
        <w:t xml:space="preserve">.5 </w:t>
      </w:r>
      <w:r w:rsidR="007D755A" w:rsidRPr="000043EA">
        <w:rPr>
          <w:sz w:val="20"/>
          <w:szCs w:val="20"/>
        </w:rPr>
        <w:t>ARW 2016</w:t>
      </w:r>
      <w:r w:rsidRPr="000043EA">
        <w:rPr>
          <w:sz w:val="20"/>
          <w:szCs w:val="20"/>
        </w:rPr>
        <w:t xml:space="preserve"> het schriftelijke verzoek krijgen om </w:t>
      </w:r>
      <w:r w:rsidRPr="000043EA">
        <w:rPr>
          <w:sz w:val="20"/>
          <w:szCs w:val="20"/>
          <w:u w:val="single"/>
        </w:rPr>
        <w:t>binnen 7 kalenderdagen</w:t>
      </w:r>
      <w:r w:rsidRPr="000043EA">
        <w:rPr>
          <w:sz w:val="20"/>
          <w:szCs w:val="20"/>
        </w:rPr>
        <w:t xml:space="preserve"> de bewijsmiddelen als bedoeld in paragraaf </w:t>
      </w:r>
      <w:r w:rsidR="00FF6112" w:rsidRPr="000043EA">
        <w:rPr>
          <w:sz w:val="20"/>
          <w:szCs w:val="20"/>
        </w:rPr>
        <w:t>0.06.A, 0.06.B en</w:t>
      </w:r>
      <w:r w:rsidR="00676693" w:rsidRPr="000043EA">
        <w:rPr>
          <w:sz w:val="20"/>
          <w:szCs w:val="20"/>
        </w:rPr>
        <w:t xml:space="preserve"> (indien van to</w:t>
      </w:r>
      <w:r w:rsidR="00676693" w:rsidRPr="000043EA">
        <w:rPr>
          <w:sz w:val="20"/>
          <w:szCs w:val="20"/>
        </w:rPr>
        <w:t>e</w:t>
      </w:r>
      <w:r w:rsidR="00676693" w:rsidRPr="000043EA">
        <w:rPr>
          <w:sz w:val="20"/>
          <w:szCs w:val="20"/>
        </w:rPr>
        <w:t>passing)</w:t>
      </w:r>
      <w:r w:rsidR="00FF6112" w:rsidRPr="000043EA">
        <w:rPr>
          <w:sz w:val="20"/>
          <w:szCs w:val="20"/>
        </w:rPr>
        <w:t xml:space="preserve"> </w:t>
      </w:r>
      <w:r w:rsidR="00676693" w:rsidRPr="000043EA">
        <w:rPr>
          <w:sz w:val="20"/>
          <w:szCs w:val="20"/>
        </w:rPr>
        <w:t>0.06.C</w:t>
      </w:r>
      <w:r w:rsidR="002A22C9" w:rsidRPr="000043EA">
        <w:rPr>
          <w:sz w:val="20"/>
          <w:szCs w:val="20"/>
        </w:rPr>
        <w:t xml:space="preserve"> </w:t>
      </w:r>
      <w:r w:rsidRPr="000043EA">
        <w:rPr>
          <w:sz w:val="20"/>
          <w:szCs w:val="20"/>
        </w:rPr>
        <w:t xml:space="preserve">aan te leveren. Die bewijsstukken moeten de juistheid van de in </w:t>
      </w:r>
      <w:r w:rsidR="00B33807" w:rsidRPr="000043EA">
        <w:rPr>
          <w:sz w:val="20"/>
          <w:szCs w:val="20"/>
        </w:rPr>
        <w:t>het</w:t>
      </w:r>
      <w:r w:rsidR="00FF6112" w:rsidRPr="000043EA">
        <w:rPr>
          <w:sz w:val="20"/>
          <w:szCs w:val="20"/>
        </w:rPr>
        <w:t xml:space="preserve"> </w:t>
      </w:r>
      <w:r w:rsidR="00B33807" w:rsidRPr="000043EA">
        <w:rPr>
          <w:sz w:val="20"/>
          <w:szCs w:val="20"/>
        </w:rPr>
        <w:t xml:space="preserve">Uniform Europees Aanbestedingsdocument </w:t>
      </w:r>
      <w:r w:rsidRPr="000043EA">
        <w:rPr>
          <w:sz w:val="20"/>
          <w:szCs w:val="20"/>
        </w:rPr>
        <w:t>opgenomen verklaring</w:t>
      </w:r>
      <w:r w:rsidR="00FF6112" w:rsidRPr="000043EA">
        <w:rPr>
          <w:sz w:val="20"/>
          <w:szCs w:val="20"/>
        </w:rPr>
        <w:t>en</w:t>
      </w:r>
      <w:r w:rsidRPr="000043EA">
        <w:rPr>
          <w:sz w:val="20"/>
          <w:szCs w:val="20"/>
        </w:rPr>
        <w:t xml:space="preserve"> bevestigen;</w:t>
      </w:r>
    </w:p>
    <w:p w:rsidR="007D19B1" w:rsidRPr="000043EA" w:rsidRDefault="007D19B1" w:rsidP="007D19B1">
      <w:pPr>
        <w:ind w:left="567" w:hanging="567"/>
        <w:jc w:val="both"/>
        <w:rPr>
          <w:sz w:val="20"/>
          <w:szCs w:val="20"/>
        </w:rPr>
      </w:pPr>
      <w:r w:rsidRPr="000043EA">
        <w:rPr>
          <w:sz w:val="20"/>
          <w:szCs w:val="20"/>
        </w:rPr>
        <w:t xml:space="preserve"> </w:t>
      </w:r>
    </w:p>
    <w:p w:rsidR="007D19B1" w:rsidRPr="000043EA" w:rsidRDefault="007D19B1" w:rsidP="007D19B1">
      <w:pPr>
        <w:ind w:left="567" w:hanging="567"/>
        <w:jc w:val="both"/>
        <w:rPr>
          <w:sz w:val="20"/>
          <w:szCs w:val="20"/>
        </w:rPr>
      </w:pPr>
      <w:r w:rsidRPr="000043EA">
        <w:rPr>
          <w:sz w:val="20"/>
          <w:szCs w:val="20"/>
        </w:rPr>
        <w:t>b.</w:t>
      </w:r>
      <w:r w:rsidRPr="000043EA">
        <w:rPr>
          <w:sz w:val="20"/>
          <w:szCs w:val="20"/>
        </w:rPr>
        <w:tab/>
        <w:t>indien aanbestedende dienst een verzoek doet als genoemd in sub a. en uit d</w:t>
      </w:r>
      <w:r w:rsidR="00FF6112" w:rsidRPr="000043EA">
        <w:rPr>
          <w:sz w:val="20"/>
          <w:szCs w:val="20"/>
        </w:rPr>
        <w:t>i</w:t>
      </w:r>
      <w:r w:rsidRPr="000043EA">
        <w:rPr>
          <w:sz w:val="20"/>
          <w:szCs w:val="20"/>
        </w:rPr>
        <w:t>e beoordeling blijkt dat de inschrijver aan wie aanbestedende dienst voornemens is de opdracht te gunnen, toch niet aan de criteria betreffende uitsluiting en/of geschiktheid voldoet, zal aanbestedende dienst de gunningsbeslissing schriftelijk herroepen;</w:t>
      </w:r>
    </w:p>
    <w:p w:rsidR="007D19B1" w:rsidRPr="000043EA" w:rsidRDefault="007D19B1" w:rsidP="007D19B1">
      <w:pPr>
        <w:ind w:left="567" w:hanging="567"/>
        <w:jc w:val="both"/>
        <w:rPr>
          <w:sz w:val="20"/>
          <w:szCs w:val="20"/>
        </w:rPr>
      </w:pPr>
    </w:p>
    <w:p w:rsidR="007D19B1" w:rsidRPr="000043EA" w:rsidRDefault="007D19B1" w:rsidP="007D19B1">
      <w:pPr>
        <w:ind w:left="567" w:hanging="567"/>
        <w:jc w:val="both"/>
        <w:rPr>
          <w:sz w:val="20"/>
          <w:szCs w:val="20"/>
        </w:rPr>
      </w:pPr>
      <w:r w:rsidRPr="000043EA">
        <w:rPr>
          <w:sz w:val="20"/>
          <w:szCs w:val="20"/>
        </w:rPr>
        <w:t>c.</w:t>
      </w:r>
      <w:r w:rsidRPr="000043EA">
        <w:rPr>
          <w:sz w:val="20"/>
          <w:szCs w:val="20"/>
        </w:rPr>
        <w:tab/>
        <w:t>ingeval van een situatie als bedoeld in sub b., zal aanbestedende dienst opnieuw</w:t>
      </w:r>
      <w:r w:rsidR="00FF6112" w:rsidRPr="000043EA">
        <w:rPr>
          <w:sz w:val="20"/>
          <w:szCs w:val="20"/>
        </w:rPr>
        <w:t xml:space="preserve"> en met ui</w:t>
      </w:r>
      <w:r w:rsidR="00FF6112" w:rsidRPr="000043EA">
        <w:rPr>
          <w:sz w:val="20"/>
          <w:szCs w:val="20"/>
        </w:rPr>
        <w:t>t</w:t>
      </w:r>
      <w:r w:rsidR="00FF6112" w:rsidRPr="000043EA">
        <w:rPr>
          <w:sz w:val="20"/>
          <w:szCs w:val="20"/>
        </w:rPr>
        <w:t>sluiting van de op basis van sub b. gepasseerde inschrijver,</w:t>
      </w:r>
      <w:r w:rsidRPr="000043EA">
        <w:rPr>
          <w:sz w:val="20"/>
          <w:szCs w:val="20"/>
        </w:rPr>
        <w:t xml:space="preserve"> aan de hand van het bepaalde in paragraaf. </w:t>
      </w:r>
      <w:r w:rsidR="00FF6112" w:rsidRPr="000043EA">
        <w:rPr>
          <w:sz w:val="20"/>
          <w:szCs w:val="20"/>
        </w:rPr>
        <w:t>0.06.</w:t>
      </w:r>
      <w:r w:rsidR="00191FBB" w:rsidRPr="000043EA">
        <w:rPr>
          <w:sz w:val="20"/>
          <w:szCs w:val="20"/>
        </w:rPr>
        <w:t>D</w:t>
      </w:r>
      <w:r w:rsidRPr="000043EA">
        <w:rPr>
          <w:sz w:val="20"/>
          <w:szCs w:val="20"/>
        </w:rPr>
        <w:t xml:space="preserve"> bepalen welke </w:t>
      </w:r>
      <w:r w:rsidR="00670088" w:rsidRPr="000043EA">
        <w:rPr>
          <w:sz w:val="20"/>
          <w:szCs w:val="20"/>
        </w:rPr>
        <w:t xml:space="preserve">(opvolgende) </w:t>
      </w:r>
      <w:r w:rsidRPr="000043EA">
        <w:rPr>
          <w:sz w:val="20"/>
          <w:szCs w:val="20"/>
        </w:rPr>
        <w:t xml:space="preserve">inschrijver </w:t>
      </w:r>
      <w:r w:rsidR="00670088" w:rsidRPr="000043EA">
        <w:rPr>
          <w:sz w:val="20"/>
          <w:szCs w:val="20"/>
        </w:rPr>
        <w:t>voldaan heeft aan het gunningscrit</w:t>
      </w:r>
      <w:r w:rsidR="00670088" w:rsidRPr="000043EA">
        <w:rPr>
          <w:sz w:val="20"/>
          <w:szCs w:val="20"/>
        </w:rPr>
        <w:t>e</w:t>
      </w:r>
      <w:r w:rsidR="00670088" w:rsidRPr="000043EA">
        <w:rPr>
          <w:sz w:val="20"/>
          <w:szCs w:val="20"/>
        </w:rPr>
        <w:t>rium Laagste prijs</w:t>
      </w:r>
      <w:r w:rsidRPr="000043EA">
        <w:rPr>
          <w:sz w:val="20"/>
          <w:szCs w:val="20"/>
        </w:rPr>
        <w:t xml:space="preserve">. De aanbestedende dienst zal vervolgens een nieuwe gunningsbeslissing bekendmaken en zo nodig </w:t>
      </w:r>
      <w:r w:rsidR="007A7BC0" w:rsidRPr="000043EA">
        <w:rPr>
          <w:sz w:val="20"/>
          <w:szCs w:val="20"/>
        </w:rPr>
        <w:t>de voorgaande stappen herhalen;</w:t>
      </w:r>
    </w:p>
    <w:p w:rsidR="00FF6112" w:rsidRPr="000043EA" w:rsidRDefault="00FF6112" w:rsidP="00FF6112">
      <w:pPr>
        <w:jc w:val="both"/>
        <w:rPr>
          <w:sz w:val="20"/>
          <w:szCs w:val="20"/>
        </w:rPr>
      </w:pPr>
    </w:p>
    <w:p w:rsidR="00FF6112" w:rsidRPr="000043EA" w:rsidRDefault="00FF6112" w:rsidP="00FF6112">
      <w:pPr>
        <w:ind w:left="567" w:hanging="567"/>
        <w:jc w:val="both"/>
        <w:rPr>
          <w:sz w:val="20"/>
          <w:szCs w:val="20"/>
        </w:rPr>
      </w:pPr>
      <w:r w:rsidRPr="000043EA">
        <w:rPr>
          <w:sz w:val="20"/>
          <w:szCs w:val="20"/>
        </w:rPr>
        <w:t>d.</w:t>
      </w:r>
      <w:r w:rsidRPr="000043EA">
        <w:rPr>
          <w:sz w:val="20"/>
          <w:szCs w:val="20"/>
        </w:rPr>
        <w:tab/>
        <w:t>aan de mededeling van de gunningsbeslissing kan de inschrijver ten faveure van wie die is genomen geen rechten ontlenen; deze houdt geen aanvaarding in als bedoeld in artikel 6:217 lid 1 BW;</w:t>
      </w:r>
    </w:p>
    <w:p w:rsidR="007D19B1" w:rsidRPr="000043EA" w:rsidRDefault="007D19B1" w:rsidP="007D19B1">
      <w:pPr>
        <w:jc w:val="both"/>
        <w:rPr>
          <w:sz w:val="20"/>
          <w:szCs w:val="20"/>
        </w:rPr>
      </w:pPr>
    </w:p>
    <w:p w:rsidR="007D19B1" w:rsidRPr="000043EA" w:rsidRDefault="00E36BD5" w:rsidP="007D19B1">
      <w:pPr>
        <w:ind w:left="567" w:hanging="567"/>
        <w:jc w:val="both"/>
        <w:rPr>
          <w:sz w:val="20"/>
          <w:szCs w:val="20"/>
        </w:rPr>
      </w:pPr>
      <w:r w:rsidRPr="000043EA">
        <w:rPr>
          <w:sz w:val="20"/>
          <w:szCs w:val="20"/>
        </w:rPr>
        <w:t>e</w:t>
      </w:r>
      <w:r w:rsidR="007D19B1" w:rsidRPr="000043EA">
        <w:rPr>
          <w:sz w:val="20"/>
          <w:szCs w:val="20"/>
        </w:rPr>
        <w:t>.</w:t>
      </w:r>
      <w:r w:rsidR="007D19B1" w:rsidRPr="000043EA">
        <w:rPr>
          <w:sz w:val="20"/>
          <w:szCs w:val="20"/>
        </w:rPr>
        <w:tab/>
        <w:t xml:space="preserve">inschrijvers die zich niet kunnen verenigen met de gunningsbeslissing en daartegen een rechtsmiddel willen instellen, dienen </w:t>
      </w:r>
      <w:r w:rsidR="007D19B1" w:rsidRPr="000043EA">
        <w:rPr>
          <w:sz w:val="20"/>
          <w:szCs w:val="20"/>
          <w:u w:val="single"/>
        </w:rPr>
        <w:t>binnen 20 kalenderdagen</w:t>
      </w:r>
      <w:r w:rsidR="007D19B1" w:rsidRPr="000043EA">
        <w:rPr>
          <w:sz w:val="20"/>
          <w:szCs w:val="20"/>
        </w:rPr>
        <w:t xml:space="preserve"> na dagtekening van de aan hen verzonden mededeling van de gunningsbeslissing een kort geding geëntameerd te hebben bij de Voorzieningenrechter van de rechtbank </w:t>
      </w:r>
      <w:r w:rsidR="00FF6112" w:rsidRPr="000043EA">
        <w:rPr>
          <w:sz w:val="20"/>
          <w:szCs w:val="20"/>
        </w:rPr>
        <w:t>Noord-Nederland, locatie Groningen</w:t>
      </w:r>
      <w:r w:rsidR="007D19B1" w:rsidRPr="000043EA">
        <w:rPr>
          <w:sz w:val="20"/>
          <w:szCs w:val="20"/>
        </w:rPr>
        <w:t>.</w:t>
      </w:r>
    </w:p>
    <w:p w:rsidR="0036577F" w:rsidRPr="000043EA" w:rsidRDefault="007D19B1" w:rsidP="00D07CA5">
      <w:pPr>
        <w:ind w:left="567"/>
        <w:jc w:val="both"/>
        <w:rPr>
          <w:sz w:val="20"/>
          <w:szCs w:val="20"/>
        </w:rPr>
      </w:pPr>
      <w:r w:rsidRPr="000043EA">
        <w:rPr>
          <w:sz w:val="20"/>
          <w:szCs w:val="20"/>
        </w:rPr>
        <w:t xml:space="preserve">Voor de duidelijkheid wordt erop gewezen dat voornoemde termijn kwalificeert als contractuele vervaltermijn op grond waarvan inschrijvers niet ontvankelijk in hun vorderingen zijn indien niet binnen de hierboven gestelde termijn een dagvaarding in kort geding aan aanbestedende dienst is betekend. Deze spelregel is opgenomen in het in het belang van de voortvarendheid van de procedure en de </w:t>
      </w:r>
      <w:r w:rsidR="00E22365" w:rsidRPr="000043EA">
        <w:rPr>
          <w:sz w:val="20"/>
          <w:szCs w:val="20"/>
        </w:rPr>
        <w:t>gerechtvaardigde</w:t>
      </w:r>
      <w:r w:rsidRPr="000043EA">
        <w:rPr>
          <w:sz w:val="20"/>
          <w:szCs w:val="20"/>
        </w:rPr>
        <w:t xml:space="preserve"> belangen van onder andere de winnende inschrijver. Door in </w:t>
      </w:r>
      <w:r w:rsidRPr="000043EA">
        <w:rPr>
          <w:sz w:val="20"/>
          <w:szCs w:val="20"/>
        </w:rPr>
        <w:lastRenderedPageBreak/>
        <w:t>te schrijven stemmen inschrijvers uitdrukkelijk in met deze spelregel en heeft deze als wede</w:t>
      </w:r>
      <w:r w:rsidRPr="000043EA">
        <w:rPr>
          <w:sz w:val="20"/>
          <w:szCs w:val="20"/>
        </w:rPr>
        <w:t>r</w:t>
      </w:r>
      <w:r w:rsidRPr="000043EA">
        <w:rPr>
          <w:sz w:val="20"/>
          <w:szCs w:val="20"/>
        </w:rPr>
        <w:t>zijds overgekomen vervalbeding te gelden.</w:t>
      </w:r>
    </w:p>
    <w:p w:rsidR="00D07CA5" w:rsidRPr="000043EA" w:rsidRDefault="00D07CA5" w:rsidP="00D07CA5">
      <w:pPr>
        <w:ind w:left="567"/>
        <w:jc w:val="both"/>
        <w:rPr>
          <w:sz w:val="20"/>
          <w:szCs w:val="20"/>
        </w:rPr>
      </w:pPr>
    </w:p>
    <w:p w:rsidR="0036577F" w:rsidRPr="000043EA" w:rsidRDefault="0036577F" w:rsidP="00FF6112">
      <w:pPr>
        <w:ind w:left="851" w:hanging="851"/>
        <w:jc w:val="both"/>
        <w:rPr>
          <w:b/>
          <w:color w:val="0070C0"/>
          <w:sz w:val="20"/>
          <w:szCs w:val="20"/>
        </w:rPr>
      </w:pPr>
    </w:p>
    <w:p w:rsidR="007D19B1" w:rsidRPr="000043EA" w:rsidRDefault="00FF6112" w:rsidP="00FF6112">
      <w:pPr>
        <w:ind w:left="851" w:hanging="851"/>
        <w:jc w:val="both"/>
        <w:rPr>
          <w:b/>
          <w:color w:val="0070C0"/>
          <w:sz w:val="20"/>
          <w:szCs w:val="20"/>
        </w:rPr>
      </w:pPr>
      <w:r w:rsidRPr="000043EA">
        <w:rPr>
          <w:b/>
          <w:color w:val="0070C0"/>
          <w:sz w:val="20"/>
          <w:szCs w:val="20"/>
        </w:rPr>
        <w:t>0.07.B</w:t>
      </w:r>
      <w:r w:rsidR="007D19B1" w:rsidRPr="000043EA">
        <w:rPr>
          <w:b/>
          <w:color w:val="0070C0"/>
          <w:sz w:val="20"/>
          <w:szCs w:val="20"/>
        </w:rPr>
        <w:t xml:space="preserve"> </w:t>
      </w:r>
      <w:r w:rsidR="007D19B1" w:rsidRPr="000043EA">
        <w:rPr>
          <w:b/>
          <w:color w:val="0070C0"/>
          <w:sz w:val="20"/>
          <w:szCs w:val="20"/>
        </w:rPr>
        <w:tab/>
        <w:t>Gunning</w:t>
      </w:r>
      <w:r w:rsidR="00164D2A" w:rsidRPr="000043EA">
        <w:rPr>
          <w:b/>
          <w:color w:val="0070C0"/>
          <w:sz w:val="20"/>
          <w:szCs w:val="20"/>
        </w:rPr>
        <w:t xml:space="preserve"> (2.3</w:t>
      </w:r>
      <w:r w:rsidR="0063729A" w:rsidRPr="000043EA">
        <w:rPr>
          <w:b/>
          <w:color w:val="0070C0"/>
          <w:sz w:val="20"/>
          <w:szCs w:val="20"/>
        </w:rPr>
        <w:t xml:space="preserve">7 </w:t>
      </w:r>
      <w:r w:rsidR="007D755A" w:rsidRPr="000043EA">
        <w:rPr>
          <w:b/>
          <w:color w:val="0070C0"/>
          <w:sz w:val="20"/>
          <w:szCs w:val="20"/>
        </w:rPr>
        <w:t>ARW 2016</w:t>
      </w:r>
      <w:r w:rsidR="0063729A" w:rsidRPr="000043EA">
        <w:rPr>
          <w:b/>
          <w:color w:val="0070C0"/>
          <w:sz w:val="20"/>
          <w:szCs w:val="20"/>
        </w:rPr>
        <w:t>)</w:t>
      </w:r>
    </w:p>
    <w:p w:rsidR="007D19B1" w:rsidRPr="000043EA" w:rsidRDefault="007D19B1" w:rsidP="007D19B1">
      <w:pPr>
        <w:jc w:val="both"/>
        <w:rPr>
          <w:sz w:val="20"/>
          <w:szCs w:val="20"/>
        </w:rPr>
      </w:pPr>
    </w:p>
    <w:p w:rsidR="007D19B1" w:rsidRPr="000043EA" w:rsidRDefault="007D19B1" w:rsidP="007D19B1">
      <w:pPr>
        <w:jc w:val="both"/>
        <w:rPr>
          <w:sz w:val="20"/>
          <w:szCs w:val="20"/>
        </w:rPr>
      </w:pPr>
      <w:r w:rsidRPr="000043EA">
        <w:rPr>
          <w:sz w:val="20"/>
          <w:szCs w:val="20"/>
        </w:rPr>
        <w:t xml:space="preserve">Eerst na het verstrijken van de in paragraaf </w:t>
      </w:r>
      <w:r w:rsidR="00E36BD5" w:rsidRPr="000043EA">
        <w:rPr>
          <w:sz w:val="20"/>
          <w:szCs w:val="20"/>
        </w:rPr>
        <w:t>0.07.A</w:t>
      </w:r>
      <w:r w:rsidR="0065118F" w:rsidRPr="000043EA">
        <w:rPr>
          <w:sz w:val="20"/>
          <w:szCs w:val="20"/>
        </w:rPr>
        <w:t xml:space="preserve"> sub e</w:t>
      </w:r>
      <w:r w:rsidRPr="000043EA">
        <w:rPr>
          <w:sz w:val="20"/>
          <w:szCs w:val="20"/>
        </w:rPr>
        <w:t xml:space="preserve"> genoemde termijn zal aanbestedende dienst, voor zover tegen de gunningsbeslissing geen kort geding aanhangig is gemaakt, bij separaat schrijven over </w:t>
      </w:r>
      <w:r w:rsidR="007A7BC0" w:rsidRPr="000043EA">
        <w:rPr>
          <w:sz w:val="20"/>
          <w:szCs w:val="20"/>
        </w:rPr>
        <w:t>gaan tot (definitieve) gunning.</w:t>
      </w:r>
    </w:p>
    <w:p w:rsidR="004B60EA" w:rsidRPr="000043EA" w:rsidRDefault="004B60EA" w:rsidP="004B60EA">
      <w:pPr>
        <w:jc w:val="both"/>
        <w:rPr>
          <w:sz w:val="20"/>
          <w:szCs w:val="20"/>
        </w:rPr>
      </w:pPr>
    </w:p>
    <w:p w:rsidR="006156F9" w:rsidRPr="00C81E21" w:rsidRDefault="004B60EA" w:rsidP="00965E13">
      <w:pPr>
        <w:jc w:val="both"/>
        <w:rPr>
          <w:sz w:val="20"/>
          <w:szCs w:val="20"/>
        </w:rPr>
      </w:pPr>
      <w:r w:rsidRPr="000043EA">
        <w:rPr>
          <w:sz w:val="20"/>
          <w:szCs w:val="20"/>
        </w:rPr>
        <w:t>Aanbestedende dienst behoudt zich het recht voor de opdracht niet te gunnen. Zie in dit verband t</w:t>
      </w:r>
      <w:r w:rsidRPr="000043EA">
        <w:rPr>
          <w:sz w:val="20"/>
          <w:szCs w:val="20"/>
        </w:rPr>
        <w:t>e</w:t>
      </w:r>
      <w:r w:rsidRPr="000043EA">
        <w:rPr>
          <w:sz w:val="20"/>
          <w:szCs w:val="20"/>
        </w:rPr>
        <w:t xml:space="preserve">vens </w:t>
      </w:r>
      <w:r w:rsidR="00191FBB" w:rsidRPr="000043EA">
        <w:rPr>
          <w:sz w:val="20"/>
          <w:szCs w:val="20"/>
        </w:rPr>
        <w:t>het bepaalde in paragraaf 0.04.F</w:t>
      </w:r>
      <w:r w:rsidRPr="000043EA">
        <w:rPr>
          <w:sz w:val="20"/>
          <w:szCs w:val="20"/>
        </w:rPr>
        <w:t xml:space="preserve"> sub 1</w:t>
      </w:r>
      <w:r w:rsidR="00610814" w:rsidRPr="000043EA">
        <w:rPr>
          <w:sz w:val="20"/>
          <w:szCs w:val="20"/>
        </w:rPr>
        <w:t>2</w:t>
      </w:r>
      <w:r w:rsidRPr="000043EA">
        <w:rPr>
          <w:sz w:val="20"/>
          <w:szCs w:val="20"/>
        </w:rPr>
        <w:t>. Aanbestedende dienst zal zo'n besluit schriftelijk en vergezeld met een motivering van het besluit van niet-gunning aan</w:t>
      </w:r>
      <w:r w:rsidR="007A7BC0" w:rsidRPr="000043EA">
        <w:rPr>
          <w:sz w:val="20"/>
          <w:szCs w:val="20"/>
        </w:rPr>
        <w:t xml:space="preserve"> alle inschrijvers bekendmaken.</w:t>
      </w:r>
    </w:p>
    <w:sectPr w:rsidR="006156F9" w:rsidRPr="00C81E21" w:rsidSect="00FC677B">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7E6" w:rsidRDefault="00C977E6" w:rsidP="00D74575">
      <w:r>
        <w:separator/>
      </w:r>
    </w:p>
  </w:endnote>
  <w:endnote w:type="continuationSeparator" w:id="0">
    <w:p w:rsidR="00C977E6" w:rsidRDefault="00C977E6" w:rsidP="00D74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7E6" w:rsidRDefault="00C977E6" w:rsidP="00D53477">
    <w:pPr>
      <w:pStyle w:val="Voettekst"/>
      <w:rPr>
        <w:sz w:val="16"/>
        <w:szCs w:val="16"/>
      </w:rPr>
    </w:pPr>
    <w:r>
      <w:rPr>
        <w:sz w:val="16"/>
        <w:szCs w:val="16"/>
      </w:rPr>
      <w:t xml:space="preserve">Inschrijvingsleidraad  : </w:t>
    </w:r>
    <w:r>
      <w:rPr>
        <w:sz w:val="16"/>
        <w:szCs w:val="16"/>
      </w:rPr>
      <w:fldChar w:fldCharType="begin"/>
    </w:r>
    <w:r>
      <w:rPr>
        <w:sz w:val="16"/>
        <w:szCs w:val="16"/>
      </w:rPr>
      <w:instrText xml:space="preserve"> FILENAME   \* MERGEFORMAT </w:instrText>
    </w:r>
    <w:r>
      <w:rPr>
        <w:sz w:val="16"/>
        <w:szCs w:val="16"/>
      </w:rPr>
      <w:fldChar w:fldCharType="separate"/>
    </w:r>
    <w:r>
      <w:rPr>
        <w:noProof/>
        <w:sz w:val="16"/>
        <w:szCs w:val="16"/>
      </w:rPr>
      <w:t>Inschrijvingsleidraad Openbare aanbesteding Parallelweg A7</w:t>
    </w:r>
    <w:r>
      <w:rPr>
        <w:sz w:val="16"/>
        <w:szCs w:val="16"/>
      </w:rPr>
      <w:fldChar w:fldCharType="end"/>
    </w:r>
    <w:r w:rsidR="007E30DD">
      <w:rPr>
        <w:sz w:val="16"/>
        <w:szCs w:val="16"/>
      </w:rPr>
      <w:t xml:space="preserve"> – revisie 1</w:t>
    </w:r>
  </w:p>
  <w:p w:rsidR="00C977E6" w:rsidRPr="00010A50" w:rsidRDefault="00C977E6">
    <w:pPr>
      <w:pStyle w:val="Voettekst"/>
      <w:rPr>
        <w:sz w:val="16"/>
        <w:szCs w:val="16"/>
      </w:rPr>
    </w:pPr>
    <w:r>
      <w:rPr>
        <w:sz w:val="16"/>
        <w:szCs w:val="16"/>
      </w:rPr>
      <w:t xml:space="preserve">Datum : </w:t>
    </w:r>
    <w:r w:rsidR="007E30DD">
      <w:rPr>
        <w:sz w:val="16"/>
        <w:szCs w:val="16"/>
      </w:rPr>
      <w:t>15 maart</w:t>
    </w:r>
    <w:r w:rsidR="006A7F0F">
      <w:rPr>
        <w:sz w:val="16"/>
        <w:szCs w:val="16"/>
      </w:rPr>
      <w:t xml:space="preserve"> 2017</w:t>
    </w:r>
    <w:r>
      <w:rPr>
        <w:sz w:val="16"/>
        <w:szCs w:val="16"/>
      </w:rPr>
      <w:tab/>
    </w:r>
    <w:r>
      <w:rPr>
        <w:sz w:val="16"/>
        <w:szCs w:val="16"/>
      </w:rPr>
      <w:tab/>
    </w:r>
    <w:r w:rsidRPr="001B30D3">
      <w:rPr>
        <w:sz w:val="16"/>
        <w:szCs w:val="16"/>
      </w:rPr>
      <w:t xml:space="preserve">Pagina </w:t>
    </w:r>
    <w:r w:rsidRPr="001B30D3">
      <w:rPr>
        <w:b/>
        <w:sz w:val="16"/>
        <w:szCs w:val="16"/>
      </w:rPr>
      <w:fldChar w:fldCharType="begin"/>
    </w:r>
    <w:r w:rsidRPr="001B30D3">
      <w:rPr>
        <w:b/>
        <w:sz w:val="16"/>
        <w:szCs w:val="16"/>
      </w:rPr>
      <w:instrText>PAGE  \* Arabic  \* MERGEFORMAT</w:instrText>
    </w:r>
    <w:r w:rsidRPr="001B30D3">
      <w:rPr>
        <w:b/>
        <w:sz w:val="16"/>
        <w:szCs w:val="16"/>
      </w:rPr>
      <w:fldChar w:fldCharType="separate"/>
    </w:r>
    <w:r w:rsidR="007E30DD">
      <w:rPr>
        <w:b/>
        <w:noProof/>
        <w:sz w:val="16"/>
        <w:szCs w:val="16"/>
      </w:rPr>
      <w:t>3</w:t>
    </w:r>
    <w:r w:rsidRPr="001B30D3">
      <w:rPr>
        <w:b/>
        <w:sz w:val="16"/>
        <w:szCs w:val="16"/>
      </w:rPr>
      <w:fldChar w:fldCharType="end"/>
    </w:r>
    <w:r w:rsidRPr="001B30D3">
      <w:rPr>
        <w:sz w:val="16"/>
        <w:szCs w:val="16"/>
      </w:rPr>
      <w:t xml:space="preserve"> van </w:t>
    </w:r>
    <w:r>
      <w:rPr>
        <w:b/>
        <w:sz w:val="16"/>
        <w:szCs w:val="16"/>
      </w:rPr>
      <w:t>10</w:t>
    </w:r>
  </w:p>
  <w:p w:rsidR="00C977E6" w:rsidRPr="00D74575" w:rsidRDefault="00C977E6">
    <w:pPr>
      <w:pStyle w:val="Voettekst"/>
      <w:rPr>
        <w:sz w:val="16"/>
        <w:szCs w:val="16"/>
      </w:rPr>
    </w:pPr>
  </w:p>
  <w:p w:rsidR="00C977E6" w:rsidRDefault="00C977E6">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7E6" w:rsidRDefault="00C977E6" w:rsidP="00D74575">
      <w:r>
        <w:separator/>
      </w:r>
    </w:p>
  </w:footnote>
  <w:footnote w:type="continuationSeparator" w:id="0">
    <w:p w:rsidR="00C977E6" w:rsidRDefault="00C977E6" w:rsidP="00D745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BA4E3DE"/>
    <w:lvl w:ilvl="0">
      <w:start w:val="1"/>
      <w:numFmt w:val="bullet"/>
      <w:pStyle w:val="Lijstopsomteken"/>
      <w:lvlText w:val=""/>
      <w:lvlJc w:val="left"/>
      <w:pPr>
        <w:tabs>
          <w:tab w:val="num" w:pos="360"/>
        </w:tabs>
        <w:ind w:left="360" w:hanging="360"/>
      </w:pPr>
      <w:rPr>
        <w:rFonts w:ascii="Symbol" w:hAnsi="Symbol" w:hint="default"/>
      </w:rPr>
    </w:lvl>
  </w:abstractNum>
  <w:abstractNum w:abstractNumId="1">
    <w:nsid w:val="17961971"/>
    <w:multiLevelType w:val="hybridMultilevel"/>
    <w:tmpl w:val="219254A8"/>
    <w:lvl w:ilvl="0" w:tplc="44168AE6">
      <w:start w:val="1"/>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211F53FF"/>
    <w:multiLevelType w:val="hybridMultilevel"/>
    <w:tmpl w:val="481CBF30"/>
    <w:lvl w:ilvl="0" w:tplc="C8F865A8">
      <w:numFmt w:val="bullet"/>
      <w:lvlText w:val="-"/>
      <w:lvlJc w:val="left"/>
      <w:pPr>
        <w:ind w:left="720" w:hanging="360"/>
      </w:pPr>
      <w:rPr>
        <w:rFonts w:ascii="Arial" w:eastAsia="Calibri" w:hAnsi="Arial" w:cs="Arial"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09E"/>
    <w:rsid w:val="000002EE"/>
    <w:rsid w:val="000043EA"/>
    <w:rsid w:val="00004A2E"/>
    <w:rsid w:val="00005E10"/>
    <w:rsid w:val="000103C8"/>
    <w:rsid w:val="00010A50"/>
    <w:rsid w:val="00012D93"/>
    <w:rsid w:val="00013B46"/>
    <w:rsid w:val="000173F0"/>
    <w:rsid w:val="000235BA"/>
    <w:rsid w:val="00024712"/>
    <w:rsid w:val="0002499D"/>
    <w:rsid w:val="00024BA7"/>
    <w:rsid w:val="0002538E"/>
    <w:rsid w:val="000256D5"/>
    <w:rsid w:val="000325DF"/>
    <w:rsid w:val="00032B3D"/>
    <w:rsid w:val="00032F49"/>
    <w:rsid w:val="0003443C"/>
    <w:rsid w:val="000362F5"/>
    <w:rsid w:val="00037FDD"/>
    <w:rsid w:val="00045C30"/>
    <w:rsid w:val="0004603C"/>
    <w:rsid w:val="0005220A"/>
    <w:rsid w:val="0005488C"/>
    <w:rsid w:val="00054A30"/>
    <w:rsid w:val="00055181"/>
    <w:rsid w:val="000604B3"/>
    <w:rsid w:val="00060BA1"/>
    <w:rsid w:val="00067CF6"/>
    <w:rsid w:val="00070A9B"/>
    <w:rsid w:val="00070B20"/>
    <w:rsid w:val="000776BB"/>
    <w:rsid w:val="00085AEA"/>
    <w:rsid w:val="00086A93"/>
    <w:rsid w:val="00092CB8"/>
    <w:rsid w:val="00093122"/>
    <w:rsid w:val="00097BAB"/>
    <w:rsid w:val="000A03FA"/>
    <w:rsid w:val="000A1205"/>
    <w:rsid w:val="000A4913"/>
    <w:rsid w:val="000B24E6"/>
    <w:rsid w:val="000B368B"/>
    <w:rsid w:val="000B44B3"/>
    <w:rsid w:val="000B5B57"/>
    <w:rsid w:val="000B7E4D"/>
    <w:rsid w:val="000C2062"/>
    <w:rsid w:val="000C3F9D"/>
    <w:rsid w:val="000C4F6A"/>
    <w:rsid w:val="000C535F"/>
    <w:rsid w:val="000D067C"/>
    <w:rsid w:val="000D1BBC"/>
    <w:rsid w:val="000D29AD"/>
    <w:rsid w:val="000D4F78"/>
    <w:rsid w:val="000D5C82"/>
    <w:rsid w:val="000D6B60"/>
    <w:rsid w:val="000D7A34"/>
    <w:rsid w:val="000E1F2D"/>
    <w:rsid w:val="000E49C1"/>
    <w:rsid w:val="000E5C46"/>
    <w:rsid w:val="000F0701"/>
    <w:rsid w:val="000F09AD"/>
    <w:rsid w:val="000F226F"/>
    <w:rsid w:val="000F5227"/>
    <w:rsid w:val="001001F0"/>
    <w:rsid w:val="00100DA3"/>
    <w:rsid w:val="00101EB6"/>
    <w:rsid w:val="00103681"/>
    <w:rsid w:val="00104C00"/>
    <w:rsid w:val="00105AC2"/>
    <w:rsid w:val="001104B9"/>
    <w:rsid w:val="00111143"/>
    <w:rsid w:val="0011609E"/>
    <w:rsid w:val="001203C8"/>
    <w:rsid w:val="001242B0"/>
    <w:rsid w:val="00124C14"/>
    <w:rsid w:val="00132C66"/>
    <w:rsid w:val="00134B17"/>
    <w:rsid w:val="00136C64"/>
    <w:rsid w:val="00136D96"/>
    <w:rsid w:val="00144A5B"/>
    <w:rsid w:val="00146637"/>
    <w:rsid w:val="00151996"/>
    <w:rsid w:val="0015710C"/>
    <w:rsid w:val="00157E71"/>
    <w:rsid w:val="00161435"/>
    <w:rsid w:val="0016226B"/>
    <w:rsid w:val="001625F1"/>
    <w:rsid w:val="00164D2A"/>
    <w:rsid w:val="0017237E"/>
    <w:rsid w:val="00174F8D"/>
    <w:rsid w:val="00175085"/>
    <w:rsid w:val="00177ECB"/>
    <w:rsid w:val="00180AC5"/>
    <w:rsid w:val="001821BC"/>
    <w:rsid w:val="001862DD"/>
    <w:rsid w:val="00187148"/>
    <w:rsid w:val="00190E6A"/>
    <w:rsid w:val="00191FBB"/>
    <w:rsid w:val="00194B83"/>
    <w:rsid w:val="001962A7"/>
    <w:rsid w:val="001A01B9"/>
    <w:rsid w:val="001A161F"/>
    <w:rsid w:val="001A239A"/>
    <w:rsid w:val="001A2942"/>
    <w:rsid w:val="001A32EF"/>
    <w:rsid w:val="001A3CF5"/>
    <w:rsid w:val="001B00EA"/>
    <w:rsid w:val="001B2CE1"/>
    <w:rsid w:val="001B30D3"/>
    <w:rsid w:val="001B53D8"/>
    <w:rsid w:val="001B550E"/>
    <w:rsid w:val="001C0938"/>
    <w:rsid w:val="001C121E"/>
    <w:rsid w:val="001C3CA3"/>
    <w:rsid w:val="001C5145"/>
    <w:rsid w:val="001C614A"/>
    <w:rsid w:val="001C63BF"/>
    <w:rsid w:val="001C659C"/>
    <w:rsid w:val="001C7A5E"/>
    <w:rsid w:val="001D08B8"/>
    <w:rsid w:val="001D14B6"/>
    <w:rsid w:val="001D1F9D"/>
    <w:rsid w:val="001D3B7C"/>
    <w:rsid w:val="001D66D6"/>
    <w:rsid w:val="001D6D61"/>
    <w:rsid w:val="001D6F3A"/>
    <w:rsid w:val="001E12EB"/>
    <w:rsid w:val="001E1445"/>
    <w:rsid w:val="001E54BF"/>
    <w:rsid w:val="001F09A9"/>
    <w:rsid w:val="001F2C43"/>
    <w:rsid w:val="001F39B2"/>
    <w:rsid w:val="001F6C87"/>
    <w:rsid w:val="002052FA"/>
    <w:rsid w:val="00206D40"/>
    <w:rsid w:val="00206F7C"/>
    <w:rsid w:val="002077DC"/>
    <w:rsid w:val="00210306"/>
    <w:rsid w:val="0021066F"/>
    <w:rsid w:val="0021428F"/>
    <w:rsid w:val="00217C56"/>
    <w:rsid w:val="00217DB9"/>
    <w:rsid w:val="0022013A"/>
    <w:rsid w:val="002204BB"/>
    <w:rsid w:val="00222406"/>
    <w:rsid w:val="002246E1"/>
    <w:rsid w:val="0022518E"/>
    <w:rsid w:val="00230794"/>
    <w:rsid w:val="002342B6"/>
    <w:rsid w:val="00234F01"/>
    <w:rsid w:val="002353F7"/>
    <w:rsid w:val="002359FD"/>
    <w:rsid w:val="002366A2"/>
    <w:rsid w:val="0024024E"/>
    <w:rsid w:val="00242404"/>
    <w:rsid w:val="0024306F"/>
    <w:rsid w:val="002509F1"/>
    <w:rsid w:val="00254570"/>
    <w:rsid w:val="00255611"/>
    <w:rsid w:val="00261030"/>
    <w:rsid w:val="00261601"/>
    <w:rsid w:val="00264281"/>
    <w:rsid w:val="0026436B"/>
    <w:rsid w:val="0026509E"/>
    <w:rsid w:val="00266692"/>
    <w:rsid w:val="00266FB7"/>
    <w:rsid w:val="00267520"/>
    <w:rsid w:val="00270759"/>
    <w:rsid w:val="00272CC7"/>
    <w:rsid w:val="00280E6B"/>
    <w:rsid w:val="00284490"/>
    <w:rsid w:val="00285365"/>
    <w:rsid w:val="00286F6B"/>
    <w:rsid w:val="00287F0B"/>
    <w:rsid w:val="002946DD"/>
    <w:rsid w:val="002968AD"/>
    <w:rsid w:val="002970BF"/>
    <w:rsid w:val="002A0669"/>
    <w:rsid w:val="002A22C9"/>
    <w:rsid w:val="002A52D1"/>
    <w:rsid w:val="002B164A"/>
    <w:rsid w:val="002B27A3"/>
    <w:rsid w:val="002B31F7"/>
    <w:rsid w:val="002B389D"/>
    <w:rsid w:val="002B3CD8"/>
    <w:rsid w:val="002B743B"/>
    <w:rsid w:val="002B7BAF"/>
    <w:rsid w:val="002C02E1"/>
    <w:rsid w:val="002C066E"/>
    <w:rsid w:val="002C16B1"/>
    <w:rsid w:val="002C2BAC"/>
    <w:rsid w:val="002C3EBF"/>
    <w:rsid w:val="002C41F3"/>
    <w:rsid w:val="002C47BA"/>
    <w:rsid w:val="002C5890"/>
    <w:rsid w:val="002C5B98"/>
    <w:rsid w:val="002C6F82"/>
    <w:rsid w:val="002D2CB1"/>
    <w:rsid w:val="002D61D0"/>
    <w:rsid w:val="002D7FF5"/>
    <w:rsid w:val="002E4632"/>
    <w:rsid w:val="002E50F7"/>
    <w:rsid w:val="002E661D"/>
    <w:rsid w:val="002F16FB"/>
    <w:rsid w:val="002F319E"/>
    <w:rsid w:val="002F3CBE"/>
    <w:rsid w:val="002F44CB"/>
    <w:rsid w:val="002F4F52"/>
    <w:rsid w:val="002F5DFE"/>
    <w:rsid w:val="002F624E"/>
    <w:rsid w:val="002F71DF"/>
    <w:rsid w:val="00302409"/>
    <w:rsid w:val="00302B0E"/>
    <w:rsid w:val="0030491A"/>
    <w:rsid w:val="00306E5E"/>
    <w:rsid w:val="00306E8A"/>
    <w:rsid w:val="00310641"/>
    <w:rsid w:val="003128E4"/>
    <w:rsid w:val="0031395E"/>
    <w:rsid w:val="00315C50"/>
    <w:rsid w:val="003165A0"/>
    <w:rsid w:val="00322C2D"/>
    <w:rsid w:val="003257B5"/>
    <w:rsid w:val="00327D69"/>
    <w:rsid w:val="00327DAE"/>
    <w:rsid w:val="0033074A"/>
    <w:rsid w:val="00330CCC"/>
    <w:rsid w:val="00330E42"/>
    <w:rsid w:val="00334BB4"/>
    <w:rsid w:val="00335ACC"/>
    <w:rsid w:val="00337AC1"/>
    <w:rsid w:val="00341953"/>
    <w:rsid w:val="003422A1"/>
    <w:rsid w:val="003430F0"/>
    <w:rsid w:val="00343635"/>
    <w:rsid w:val="00344493"/>
    <w:rsid w:val="00351CEF"/>
    <w:rsid w:val="00351FAC"/>
    <w:rsid w:val="00355955"/>
    <w:rsid w:val="00355F6B"/>
    <w:rsid w:val="0035793F"/>
    <w:rsid w:val="00363236"/>
    <w:rsid w:val="0036355A"/>
    <w:rsid w:val="003648A2"/>
    <w:rsid w:val="00364ABD"/>
    <w:rsid w:val="00364E0D"/>
    <w:rsid w:val="0036577F"/>
    <w:rsid w:val="00366465"/>
    <w:rsid w:val="003712DC"/>
    <w:rsid w:val="00371400"/>
    <w:rsid w:val="0037168D"/>
    <w:rsid w:val="00373641"/>
    <w:rsid w:val="0037596A"/>
    <w:rsid w:val="0037744B"/>
    <w:rsid w:val="00384AE2"/>
    <w:rsid w:val="00385AFF"/>
    <w:rsid w:val="0038644D"/>
    <w:rsid w:val="00386F84"/>
    <w:rsid w:val="003875E0"/>
    <w:rsid w:val="003907BA"/>
    <w:rsid w:val="00394571"/>
    <w:rsid w:val="00397553"/>
    <w:rsid w:val="00397C7F"/>
    <w:rsid w:val="003A0B50"/>
    <w:rsid w:val="003A348E"/>
    <w:rsid w:val="003A406F"/>
    <w:rsid w:val="003A555E"/>
    <w:rsid w:val="003A59D2"/>
    <w:rsid w:val="003B0A76"/>
    <w:rsid w:val="003B15BC"/>
    <w:rsid w:val="003B2684"/>
    <w:rsid w:val="003B2E53"/>
    <w:rsid w:val="003B2F47"/>
    <w:rsid w:val="003B4998"/>
    <w:rsid w:val="003B60C6"/>
    <w:rsid w:val="003B6B3E"/>
    <w:rsid w:val="003B7BCE"/>
    <w:rsid w:val="003C14AA"/>
    <w:rsid w:val="003C32D5"/>
    <w:rsid w:val="003C3465"/>
    <w:rsid w:val="003D3BD9"/>
    <w:rsid w:val="003D4BCA"/>
    <w:rsid w:val="003D718D"/>
    <w:rsid w:val="003E16D3"/>
    <w:rsid w:val="003E3F91"/>
    <w:rsid w:val="003E46A7"/>
    <w:rsid w:val="003E4F80"/>
    <w:rsid w:val="003F1A64"/>
    <w:rsid w:val="003F235A"/>
    <w:rsid w:val="003F2802"/>
    <w:rsid w:val="003F33ED"/>
    <w:rsid w:val="003F3648"/>
    <w:rsid w:val="003F3C88"/>
    <w:rsid w:val="003F6AEE"/>
    <w:rsid w:val="003F70A6"/>
    <w:rsid w:val="003F7D67"/>
    <w:rsid w:val="004015AD"/>
    <w:rsid w:val="00401900"/>
    <w:rsid w:val="00404352"/>
    <w:rsid w:val="004123C3"/>
    <w:rsid w:val="00413620"/>
    <w:rsid w:val="00413FF7"/>
    <w:rsid w:val="004221C8"/>
    <w:rsid w:val="0042276C"/>
    <w:rsid w:val="00426A73"/>
    <w:rsid w:val="004276DB"/>
    <w:rsid w:val="00430D0A"/>
    <w:rsid w:val="00441C75"/>
    <w:rsid w:val="004476CF"/>
    <w:rsid w:val="00450791"/>
    <w:rsid w:val="004558BD"/>
    <w:rsid w:val="00456DDD"/>
    <w:rsid w:val="004577C6"/>
    <w:rsid w:val="00457D67"/>
    <w:rsid w:val="00463130"/>
    <w:rsid w:val="00464015"/>
    <w:rsid w:val="00466464"/>
    <w:rsid w:val="004666DE"/>
    <w:rsid w:val="00470D65"/>
    <w:rsid w:val="00471E0D"/>
    <w:rsid w:val="0047524E"/>
    <w:rsid w:val="00476ED9"/>
    <w:rsid w:val="0048039B"/>
    <w:rsid w:val="00480B62"/>
    <w:rsid w:val="00481FE2"/>
    <w:rsid w:val="00483240"/>
    <w:rsid w:val="004856BD"/>
    <w:rsid w:val="00490C26"/>
    <w:rsid w:val="00492214"/>
    <w:rsid w:val="004951AD"/>
    <w:rsid w:val="004A2183"/>
    <w:rsid w:val="004A4E5D"/>
    <w:rsid w:val="004A5202"/>
    <w:rsid w:val="004A5405"/>
    <w:rsid w:val="004A5B39"/>
    <w:rsid w:val="004A7F76"/>
    <w:rsid w:val="004B056F"/>
    <w:rsid w:val="004B1A73"/>
    <w:rsid w:val="004B4D7B"/>
    <w:rsid w:val="004B60EA"/>
    <w:rsid w:val="004B625A"/>
    <w:rsid w:val="004B73A2"/>
    <w:rsid w:val="004C075B"/>
    <w:rsid w:val="004C4546"/>
    <w:rsid w:val="004C7147"/>
    <w:rsid w:val="004C76E4"/>
    <w:rsid w:val="004C781A"/>
    <w:rsid w:val="004D2713"/>
    <w:rsid w:val="004D3C85"/>
    <w:rsid w:val="004D5FFC"/>
    <w:rsid w:val="004E3289"/>
    <w:rsid w:val="004E3F05"/>
    <w:rsid w:val="004E433D"/>
    <w:rsid w:val="004E7145"/>
    <w:rsid w:val="004F0176"/>
    <w:rsid w:val="004F0F65"/>
    <w:rsid w:val="004F198D"/>
    <w:rsid w:val="004F2937"/>
    <w:rsid w:val="004F3B2D"/>
    <w:rsid w:val="004F5B05"/>
    <w:rsid w:val="004F5DAA"/>
    <w:rsid w:val="00502BB2"/>
    <w:rsid w:val="00502E61"/>
    <w:rsid w:val="00504260"/>
    <w:rsid w:val="00504974"/>
    <w:rsid w:val="005107BE"/>
    <w:rsid w:val="005127D8"/>
    <w:rsid w:val="00514463"/>
    <w:rsid w:val="00515C65"/>
    <w:rsid w:val="0051696E"/>
    <w:rsid w:val="005203F9"/>
    <w:rsid w:val="005217B9"/>
    <w:rsid w:val="0052323D"/>
    <w:rsid w:val="005239B1"/>
    <w:rsid w:val="00524159"/>
    <w:rsid w:val="005243D2"/>
    <w:rsid w:val="00524DF8"/>
    <w:rsid w:val="00530655"/>
    <w:rsid w:val="005321D7"/>
    <w:rsid w:val="00532DCE"/>
    <w:rsid w:val="00536522"/>
    <w:rsid w:val="00536540"/>
    <w:rsid w:val="00536CF8"/>
    <w:rsid w:val="0054066A"/>
    <w:rsid w:val="0054206B"/>
    <w:rsid w:val="005435DF"/>
    <w:rsid w:val="005458CB"/>
    <w:rsid w:val="0054597C"/>
    <w:rsid w:val="00545FDD"/>
    <w:rsid w:val="005474BD"/>
    <w:rsid w:val="00551181"/>
    <w:rsid w:val="005544B3"/>
    <w:rsid w:val="0055510A"/>
    <w:rsid w:val="00555ECE"/>
    <w:rsid w:val="00564C10"/>
    <w:rsid w:val="00564FD1"/>
    <w:rsid w:val="0056545D"/>
    <w:rsid w:val="0056643D"/>
    <w:rsid w:val="00567604"/>
    <w:rsid w:val="00573056"/>
    <w:rsid w:val="00576869"/>
    <w:rsid w:val="005777FD"/>
    <w:rsid w:val="005779AD"/>
    <w:rsid w:val="00577AC0"/>
    <w:rsid w:val="0058372F"/>
    <w:rsid w:val="00584D5D"/>
    <w:rsid w:val="00591670"/>
    <w:rsid w:val="00595169"/>
    <w:rsid w:val="00596764"/>
    <w:rsid w:val="005A2184"/>
    <w:rsid w:val="005A26B6"/>
    <w:rsid w:val="005A4920"/>
    <w:rsid w:val="005A76A8"/>
    <w:rsid w:val="005B11F8"/>
    <w:rsid w:val="005B3C33"/>
    <w:rsid w:val="005B41D1"/>
    <w:rsid w:val="005B6FFF"/>
    <w:rsid w:val="005C004C"/>
    <w:rsid w:val="005C0D8C"/>
    <w:rsid w:val="005C3FF3"/>
    <w:rsid w:val="005C570C"/>
    <w:rsid w:val="005C6EFB"/>
    <w:rsid w:val="005C723C"/>
    <w:rsid w:val="005C7B15"/>
    <w:rsid w:val="005D011C"/>
    <w:rsid w:val="005D1025"/>
    <w:rsid w:val="005D200E"/>
    <w:rsid w:val="005D36CF"/>
    <w:rsid w:val="005D7219"/>
    <w:rsid w:val="005D748C"/>
    <w:rsid w:val="005E0487"/>
    <w:rsid w:val="005E0584"/>
    <w:rsid w:val="005E4479"/>
    <w:rsid w:val="005F097C"/>
    <w:rsid w:val="005F0A2B"/>
    <w:rsid w:val="005F1F8E"/>
    <w:rsid w:val="005F5F2F"/>
    <w:rsid w:val="005F7B79"/>
    <w:rsid w:val="00600934"/>
    <w:rsid w:val="00602B53"/>
    <w:rsid w:val="006049D5"/>
    <w:rsid w:val="00605482"/>
    <w:rsid w:val="00606E4A"/>
    <w:rsid w:val="00610221"/>
    <w:rsid w:val="00610248"/>
    <w:rsid w:val="00610814"/>
    <w:rsid w:val="00613AB2"/>
    <w:rsid w:val="00614953"/>
    <w:rsid w:val="006156F9"/>
    <w:rsid w:val="00620765"/>
    <w:rsid w:val="00620C22"/>
    <w:rsid w:val="00623D6E"/>
    <w:rsid w:val="00630802"/>
    <w:rsid w:val="006309F2"/>
    <w:rsid w:val="0063241F"/>
    <w:rsid w:val="006327E2"/>
    <w:rsid w:val="0063346C"/>
    <w:rsid w:val="00634034"/>
    <w:rsid w:val="00635055"/>
    <w:rsid w:val="0063729A"/>
    <w:rsid w:val="00642885"/>
    <w:rsid w:val="006463C6"/>
    <w:rsid w:val="00647BA3"/>
    <w:rsid w:val="00650AE1"/>
    <w:rsid w:val="0065118F"/>
    <w:rsid w:val="006516FD"/>
    <w:rsid w:val="0065195C"/>
    <w:rsid w:val="00652F88"/>
    <w:rsid w:val="006544B3"/>
    <w:rsid w:val="0065561B"/>
    <w:rsid w:val="00655BA8"/>
    <w:rsid w:val="00664751"/>
    <w:rsid w:val="00667FDB"/>
    <w:rsid w:val="00670088"/>
    <w:rsid w:val="00672822"/>
    <w:rsid w:val="006728A8"/>
    <w:rsid w:val="00672E53"/>
    <w:rsid w:val="00675C03"/>
    <w:rsid w:val="0067630A"/>
    <w:rsid w:val="00676693"/>
    <w:rsid w:val="006769C4"/>
    <w:rsid w:val="00683E85"/>
    <w:rsid w:val="00683F58"/>
    <w:rsid w:val="00690C77"/>
    <w:rsid w:val="006915F2"/>
    <w:rsid w:val="00691B0B"/>
    <w:rsid w:val="00692B0F"/>
    <w:rsid w:val="00694B46"/>
    <w:rsid w:val="00694B66"/>
    <w:rsid w:val="006957B7"/>
    <w:rsid w:val="00697513"/>
    <w:rsid w:val="006A0017"/>
    <w:rsid w:val="006A1CED"/>
    <w:rsid w:val="006A1FC3"/>
    <w:rsid w:val="006A207D"/>
    <w:rsid w:val="006A67D1"/>
    <w:rsid w:val="006A7C94"/>
    <w:rsid w:val="006A7F0F"/>
    <w:rsid w:val="006B112B"/>
    <w:rsid w:val="006B36C8"/>
    <w:rsid w:val="006B459E"/>
    <w:rsid w:val="006B618F"/>
    <w:rsid w:val="006B6271"/>
    <w:rsid w:val="006B6624"/>
    <w:rsid w:val="006B79ED"/>
    <w:rsid w:val="006B7FCB"/>
    <w:rsid w:val="006D18C5"/>
    <w:rsid w:val="006D1D46"/>
    <w:rsid w:val="006D4E8E"/>
    <w:rsid w:val="006D72B9"/>
    <w:rsid w:val="006E1145"/>
    <w:rsid w:val="006E119B"/>
    <w:rsid w:val="006E1E2F"/>
    <w:rsid w:val="006E62FB"/>
    <w:rsid w:val="006F14BA"/>
    <w:rsid w:val="006F35ED"/>
    <w:rsid w:val="006F5873"/>
    <w:rsid w:val="006F6120"/>
    <w:rsid w:val="006F6827"/>
    <w:rsid w:val="00701D54"/>
    <w:rsid w:val="00702CCB"/>
    <w:rsid w:val="007033E7"/>
    <w:rsid w:val="007036CD"/>
    <w:rsid w:val="00703C5B"/>
    <w:rsid w:val="00705362"/>
    <w:rsid w:val="007067D5"/>
    <w:rsid w:val="0071116F"/>
    <w:rsid w:val="0071204E"/>
    <w:rsid w:val="00714185"/>
    <w:rsid w:val="00715711"/>
    <w:rsid w:val="0071622B"/>
    <w:rsid w:val="00723703"/>
    <w:rsid w:val="0072438A"/>
    <w:rsid w:val="00724A04"/>
    <w:rsid w:val="007265C4"/>
    <w:rsid w:val="007266C8"/>
    <w:rsid w:val="00726A86"/>
    <w:rsid w:val="0073201B"/>
    <w:rsid w:val="00734533"/>
    <w:rsid w:val="00734B46"/>
    <w:rsid w:val="00736DD3"/>
    <w:rsid w:val="0074328E"/>
    <w:rsid w:val="0074465B"/>
    <w:rsid w:val="007453B6"/>
    <w:rsid w:val="007454B1"/>
    <w:rsid w:val="00745F73"/>
    <w:rsid w:val="00752EF3"/>
    <w:rsid w:val="0075520E"/>
    <w:rsid w:val="00756301"/>
    <w:rsid w:val="00756AEC"/>
    <w:rsid w:val="007600A8"/>
    <w:rsid w:val="00766948"/>
    <w:rsid w:val="00767A2B"/>
    <w:rsid w:val="0077141D"/>
    <w:rsid w:val="0077226D"/>
    <w:rsid w:val="00775BB7"/>
    <w:rsid w:val="00775C81"/>
    <w:rsid w:val="007804C6"/>
    <w:rsid w:val="00780936"/>
    <w:rsid w:val="00780AED"/>
    <w:rsid w:val="00780F6E"/>
    <w:rsid w:val="007814E5"/>
    <w:rsid w:val="00781916"/>
    <w:rsid w:val="007875E5"/>
    <w:rsid w:val="0079018A"/>
    <w:rsid w:val="00791272"/>
    <w:rsid w:val="00795DDE"/>
    <w:rsid w:val="007968FB"/>
    <w:rsid w:val="00797FAD"/>
    <w:rsid w:val="007A05CD"/>
    <w:rsid w:val="007A09AD"/>
    <w:rsid w:val="007A0E51"/>
    <w:rsid w:val="007A1165"/>
    <w:rsid w:val="007A12C1"/>
    <w:rsid w:val="007A30EA"/>
    <w:rsid w:val="007A3EA9"/>
    <w:rsid w:val="007A4BE1"/>
    <w:rsid w:val="007A5AA8"/>
    <w:rsid w:val="007A5C65"/>
    <w:rsid w:val="007A75AB"/>
    <w:rsid w:val="007A7BC0"/>
    <w:rsid w:val="007A7DB3"/>
    <w:rsid w:val="007B07DD"/>
    <w:rsid w:val="007B14C5"/>
    <w:rsid w:val="007B18DB"/>
    <w:rsid w:val="007B2E13"/>
    <w:rsid w:val="007B2F55"/>
    <w:rsid w:val="007B4334"/>
    <w:rsid w:val="007B5129"/>
    <w:rsid w:val="007B53DA"/>
    <w:rsid w:val="007B596A"/>
    <w:rsid w:val="007B6764"/>
    <w:rsid w:val="007B76CA"/>
    <w:rsid w:val="007C211D"/>
    <w:rsid w:val="007C2716"/>
    <w:rsid w:val="007C2ACA"/>
    <w:rsid w:val="007C70CB"/>
    <w:rsid w:val="007D02CB"/>
    <w:rsid w:val="007D0CF2"/>
    <w:rsid w:val="007D19B1"/>
    <w:rsid w:val="007D1DBB"/>
    <w:rsid w:val="007D2A55"/>
    <w:rsid w:val="007D4E80"/>
    <w:rsid w:val="007D564E"/>
    <w:rsid w:val="007D755A"/>
    <w:rsid w:val="007E30DD"/>
    <w:rsid w:val="007E71DF"/>
    <w:rsid w:val="007F0BDF"/>
    <w:rsid w:val="007F1B1D"/>
    <w:rsid w:val="007F564E"/>
    <w:rsid w:val="007F640A"/>
    <w:rsid w:val="007F6D13"/>
    <w:rsid w:val="007F6E70"/>
    <w:rsid w:val="0080216B"/>
    <w:rsid w:val="008031A1"/>
    <w:rsid w:val="008031D8"/>
    <w:rsid w:val="008032A2"/>
    <w:rsid w:val="00803395"/>
    <w:rsid w:val="008079F1"/>
    <w:rsid w:val="00811DBC"/>
    <w:rsid w:val="0081529E"/>
    <w:rsid w:val="00817E86"/>
    <w:rsid w:val="008214AF"/>
    <w:rsid w:val="00824AE8"/>
    <w:rsid w:val="00824C88"/>
    <w:rsid w:val="00826ECD"/>
    <w:rsid w:val="00830611"/>
    <w:rsid w:val="00831631"/>
    <w:rsid w:val="008332F4"/>
    <w:rsid w:val="00833D95"/>
    <w:rsid w:val="00835933"/>
    <w:rsid w:val="008367DB"/>
    <w:rsid w:val="00837A2F"/>
    <w:rsid w:val="00837BE8"/>
    <w:rsid w:val="008400F5"/>
    <w:rsid w:val="008447E8"/>
    <w:rsid w:val="00844A35"/>
    <w:rsid w:val="008454F1"/>
    <w:rsid w:val="00847047"/>
    <w:rsid w:val="00847EA7"/>
    <w:rsid w:val="00852A07"/>
    <w:rsid w:val="00852AC1"/>
    <w:rsid w:val="00853C98"/>
    <w:rsid w:val="008600A4"/>
    <w:rsid w:val="008603C9"/>
    <w:rsid w:val="008605DD"/>
    <w:rsid w:val="00860B65"/>
    <w:rsid w:val="0086319A"/>
    <w:rsid w:val="00864562"/>
    <w:rsid w:val="0086653B"/>
    <w:rsid w:val="0087007C"/>
    <w:rsid w:val="00870394"/>
    <w:rsid w:val="00870CA6"/>
    <w:rsid w:val="0087112B"/>
    <w:rsid w:val="008712D8"/>
    <w:rsid w:val="0087358C"/>
    <w:rsid w:val="0087486E"/>
    <w:rsid w:val="0087488D"/>
    <w:rsid w:val="008750DA"/>
    <w:rsid w:val="00875AD3"/>
    <w:rsid w:val="00876519"/>
    <w:rsid w:val="00877A20"/>
    <w:rsid w:val="0088295F"/>
    <w:rsid w:val="0088437D"/>
    <w:rsid w:val="0088572B"/>
    <w:rsid w:val="00886083"/>
    <w:rsid w:val="008877F9"/>
    <w:rsid w:val="0089069D"/>
    <w:rsid w:val="00895CD2"/>
    <w:rsid w:val="00896389"/>
    <w:rsid w:val="008975AB"/>
    <w:rsid w:val="0089769B"/>
    <w:rsid w:val="008A0393"/>
    <w:rsid w:val="008A3F57"/>
    <w:rsid w:val="008A48D1"/>
    <w:rsid w:val="008A6DA3"/>
    <w:rsid w:val="008A7E85"/>
    <w:rsid w:val="008B2612"/>
    <w:rsid w:val="008B2668"/>
    <w:rsid w:val="008B3498"/>
    <w:rsid w:val="008B57BF"/>
    <w:rsid w:val="008C0FEA"/>
    <w:rsid w:val="008C2D6B"/>
    <w:rsid w:val="008C4A8F"/>
    <w:rsid w:val="008C620B"/>
    <w:rsid w:val="008C7E67"/>
    <w:rsid w:val="008D1E28"/>
    <w:rsid w:val="008D2B86"/>
    <w:rsid w:val="008D79D3"/>
    <w:rsid w:val="008D7A82"/>
    <w:rsid w:val="008E00A5"/>
    <w:rsid w:val="008E1235"/>
    <w:rsid w:val="008E3D37"/>
    <w:rsid w:val="008E5B58"/>
    <w:rsid w:val="008F0E5A"/>
    <w:rsid w:val="008F36B1"/>
    <w:rsid w:val="0090062B"/>
    <w:rsid w:val="009009F8"/>
    <w:rsid w:val="00901138"/>
    <w:rsid w:val="00903692"/>
    <w:rsid w:val="00904508"/>
    <w:rsid w:val="00906EDA"/>
    <w:rsid w:val="009078AD"/>
    <w:rsid w:val="00914281"/>
    <w:rsid w:val="00914422"/>
    <w:rsid w:val="009158DF"/>
    <w:rsid w:val="00916E33"/>
    <w:rsid w:val="009219C1"/>
    <w:rsid w:val="00924F00"/>
    <w:rsid w:val="00927E49"/>
    <w:rsid w:val="0093201A"/>
    <w:rsid w:val="009431AA"/>
    <w:rsid w:val="00945883"/>
    <w:rsid w:val="00950559"/>
    <w:rsid w:val="00953412"/>
    <w:rsid w:val="00956B46"/>
    <w:rsid w:val="009572DC"/>
    <w:rsid w:val="00960F90"/>
    <w:rsid w:val="0096139C"/>
    <w:rsid w:val="00963618"/>
    <w:rsid w:val="00964E4B"/>
    <w:rsid w:val="00965E13"/>
    <w:rsid w:val="009660BB"/>
    <w:rsid w:val="00970CDE"/>
    <w:rsid w:val="00970DB9"/>
    <w:rsid w:val="00975451"/>
    <w:rsid w:val="00981761"/>
    <w:rsid w:val="0098383D"/>
    <w:rsid w:val="0098493D"/>
    <w:rsid w:val="009861CF"/>
    <w:rsid w:val="0098714A"/>
    <w:rsid w:val="009906DF"/>
    <w:rsid w:val="00992063"/>
    <w:rsid w:val="009924DF"/>
    <w:rsid w:val="009931B0"/>
    <w:rsid w:val="009931D8"/>
    <w:rsid w:val="00994FF8"/>
    <w:rsid w:val="0099521B"/>
    <w:rsid w:val="009970A3"/>
    <w:rsid w:val="009A0D93"/>
    <w:rsid w:val="009A2082"/>
    <w:rsid w:val="009A2CD8"/>
    <w:rsid w:val="009A42CC"/>
    <w:rsid w:val="009A7CB6"/>
    <w:rsid w:val="009B0C73"/>
    <w:rsid w:val="009B4021"/>
    <w:rsid w:val="009B45C1"/>
    <w:rsid w:val="009C01B6"/>
    <w:rsid w:val="009C096E"/>
    <w:rsid w:val="009C2B17"/>
    <w:rsid w:val="009C3275"/>
    <w:rsid w:val="009C34AD"/>
    <w:rsid w:val="009C3AAF"/>
    <w:rsid w:val="009C6913"/>
    <w:rsid w:val="009C7890"/>
    <w:rsid w:val="009D2276"/>
    <w:rsid w:val="009D71C1"/>
    <w:rsid w:val="009E0E76"/>
    <w:rsid w:val="009E173E"/>
    <w:rsid w:val="009E2DDB"/>
    <w:rsid w:val="009E329F"/>
    <w:rsid w:val="009E50E3"/>
    <w:rsid w:val="009E5590"/>
    <w:rsid w:val="009E5E8D"/>
    <w:rsid w:val="009E7EFD"/>
    <w:rsid w:val="009F0C98"/>
    <w:rsid w:val="009F2257"/>
    <w:rsid w:val="009F24BE"/>
    <w:rsid w:val="009F522A"/>
    <w:rsid w:val="009F7744"/>
    <w:rsid w:val="00A02D0F"/>
    <w:rsid w:val="00A05B60"/>
    <w:rsid w:val="00A06500"/>
    <w:rsid w:val="00A06C99"/>
    <w:rsid w:val="00A12D30"/>
    <w:rsid w:val="00A15CAB"/>
    <w:rsid w:val="00A1798F"/>
    <w:rsid w:val="00A228DF"/>
    <w:rsid w:val="00A228EC"/>
    <w:rsid w:val="00A2339D"/>
    <w:rsid w:val="00A25203"/>
    <w:rsid w:val="00A30B4D"/>
    <w:rsid w:val="00A312F2"/>
    <w:rsid w:val="00A36BA8"/>
    <w:rsid w:val="00A37136"/>
    <w:rsid w:val="00A37A90"/>
    <w:rsid w:val="00A4021C"/>
    <w:rsid w:val="00A44202"/>
    <w:rsid w:val="00A47FC3"/>
    <w:rsid w:val="00A513BA"/>
    <w:rsid w:val="00A54B75"/>
    <w:rsid w:val="00A579EE"/>
    <w:rsid w:val="00A71BDD"/>
    <w:rsid w:val="00A73879"/>
    <w:rsid w:val="00A7475D"/>
    <w:rsid w:val="00A75CEC"/>
    <w:rsid w:val="00A75F20"/>
    <w:rsid w:val="00A7601E"/>
    <w:rsid w:val="00A764CC"/>
    <w:rsid w:val="00A76535"/>
    <w:rsid w:val="00A81591"/>
    <w:rsid w:val="00A93450"/>
    <w:rsid w:val="00A97754"/>
    <w:rsid w:val="00AA016D"/>
    <w:rsid w:val="00AA7A3D"/>
    <w:rsid w:val="00AA7F64"/>
    <w:rsid w:val="00AB08FE"/>
    <w:rsid w:val="00AB5D3B"/>
    <w:rsid w:val="00AB6677"/>
    <w:rsid w:val="00AB70E0"/>
    <w:rsid w:val="00AB7DEA"/>
    <w:rsid w:val="00AC13ED"/>
    <w:rsid w:val="00AC41B7"/>
    <w:rsid w:val="00AC4810"/>
    <w:rsid w:val="00AC6F9E"/>
    <w:rsid w:val="00AD2068"/>
    <w:rsid w:val="00AD395C"/>
    <w:rsid w:val="00AD43AD"/>
    <w:rsid w:val="00AD6B8C"/>
    <w:rsid w:val="00AD7768"/>
    <w:rsid w:val="00AE14D2"/>
    <w:rsid w:val="00AE7E7F"/>
    <w:rsid w:val="00AF17C1"/>
    <w:rsid w:val="00AF5D39"/>
    <w:rsid w:val="00AF60CC"/>
    <w:rsid w:val="00AF6D48"/>
    <w:rsid w:val="00B0053C"/>
    <w:rsid w:val="00B00CD7"/>
    <w:rsid w:val="00B01141"/>
    <w:rsid w:val="00B043EC"/>
    <w:rsid w:val="00B04F47"/>
    <w:rsid w:val="00B07E53"/>
    <w:rsid w:val="00B10252"/>
    <w:rsid w:val="00B1160D"/>
    <w:rsid w:val="00B143D9"/>
    <w:rsid w:val="00B15A7B"/>
    <w:rsid w:val="00B15E72"/>
    <w:rsid w:val="00B20053"/>
    <w:rsid w:val="00B22540"/>
    <w:rsid w:val="00B23AD4"/>
    <w:rsid w:val="00B24E2D"/>
    <w:rsid w:val="00B272E5"/>
    <w:rsid w:val="00B27EBF"/>
    <w:rsid w:val="00B32EC7"/>
    <w:rsid w:val="00B33807"/>
    <w:rsid w:val="00B37FDB"/>
    <w:rsid w:val="00B40B6A"/>
    <w:rsid w:val="00B41BF2"/>
    <w:rsid w:val="00B43C7C"/>
    <w:rsid w:val="00B459CB"/>
    <w:rsid w:val="00B46158"/>
    <w:rsid w:val="00B46D48"/>
    <w:rsid w:val="00B513AF"/>
    <w:rsid w:val="00B52295"/>
    <w:rsid w:val="00B553C5"/>
    <w:rsid w:val="00B56235"/>
    <w:rsid w:val="00B57848"/>
    <w:rsid w:val="00B61700"/>
    <w:rsid w:val="00B61D47"/>
    <w:rsid w:val="00B64D95"/>
    <w:rsid w:val="00B65649"/>
    <w:rsid w:val="00B65EFE"/>
    <w:rsid w:val="00B66452"/>
    <w:rsid w:val="00B66459"/>
    <w:rsid w:val="00B66C85"/>
    <w:rsid w:val="00B80664"/>
    <w:rsid w:val="00B81B25"/>
    <w:rsid w:val="00B8211B"/>
    <w:rsid w:val="00B82A88"/>
    <w:rsid w:val="00B84794"/>
    <w:rsid w:val="00B85732"/>
    <w:rsid w:val="00B85DC9"/>
    <w:rsid w:val="00B875CE"/>
    <w:rsid w:val="00B9017C"/>
    <w:rsid w:val="00B92970"/>
    <w:rsid w:val="00B93AF7"/>
    <w:rsid w:val="00B96F85"/>
    <w:rsid w:val="00B97168"/>
    <w:rsid w:val="00BA0A63"/>
    <w:rsid w:val="00BA1EEF"/>
    <w:rsid w:val="00BA3DDA"/>
    <w:rsid w:val="00BA44A0"/>
    <w:rsid w:val="00BA4E17"/>
    <w:rsid w:val="00BB3A90"/>
    <w:rsid w:val="00BB3E52"/>
    <w:rsid w:val="00BB431E"/>
    <w:rsid w:val="00BB565F"/>
    <w:rsid w:val="00BB7BD2"/>
    <w:rsid w:val="00BC093B"/>
    <w:rsid w:val="00BC3EA3"/>
    <w:rsid w:val="00BD1998"/>
    <w:rsid w:val="00BD21CF"/>
    <w:rsid w:val="00BD2473"/>
    <w:rsid w:val="00BD5301"/>
    <w:rsid w:val="00BD61C1"/>
    <w:rsid w:val="00BD787C"/>
    <w:rsid w:val="00BE1AE4"/>
    <w:rsid w:val="00BE323C"/>
    <w:rsid w:val="00BE4371"/>
    <w:rsid w:val="00BE5423"/>
    <w:rsid w:val="00BF0A90"/>
    <w:rsid w:val="00BF12D4"/>
    <w:rsid w:val="00BF1CF3"/>
    <w:rsid w:val="00BF4459"/>
    <w:rsid w:val="00BF587F"/>
    <w:rsid w:val="00C02554"/>
    <w:rsid w:val="00C03309"/>
    <w:rsid w:val="00C06157"/>
    <w:rsid w:val="00C0655D"/>
    <w:rsid w:val="00C1101E"/>
    <w:rsid w:val="00C11287"/>
    <w:rsid w:val="00C12A5F"/>
    <w:rsid w:val="00C134B8"/>
    <w:rsid w:val="00C136F6"/>
    <w:rsid w:val="00C13A6F"/>
    <w:rsid w:val="00C1456A"/>
    <w:rsid w:val="00C172B7"/>
    <w:rsid w:val="00C31CE3"/>
    <w:rsid w:val="00C348B7"/>
    <w:rsid w:val="00C3740B"/>
    <w:rsid w:val="00C41006"/>
    <w:rsid w:val="00C4361A"/>
    <w:rsid w:val="00C43AFB"/>
    <w:rsid w:val="00C45CDB"/>
    <w:rsid w:val="00C466BD"/>
    <w:rsid w:val="00C55580"/>
    <w:rsid w:val="00C60325"/>
    <w:rsid w:val="00C65E08"/>
    <w:rsid w:val="00C672AA"/>
    <w:rsid w:val="00C679BB"/>
    <w:rsid w:val="00C704D5"/>
    <w:rsid w:val="00C763B3"/>
    <w:rsid w:val="00C76E8B"/>
    <w:rsid w:val="00C77D71"/>
    <w:rsid w:val="00C81E21"/>
    <w:rsid w:val="00C81F3A"/>
    <w:rsid w:val="00C8266D"/>
    <w:rsid w:val="00C83C5E"/>
    <w:rsid w:val="00C85830"/>
    <w:rsid w:val="00C943EB"/>
    <w:rsid w:val="00C944FC"/>
    <w:rsid w:val="00C96F06"/>
    <w:rsid w:val="00C977E6"/>
    <w:rsid w:val="00C979D3"/>
    <w:rsid w:val="00CA0787"/>
    <w:rsid w:val="00CA12A5"/>
    <w:rsid w:val="00CA442E"/>
    <w:rsid w:val="00CA5418"/>
    <w:rsid w:val="00CA69BF"/>
    <w:rsid w:val="00CB058E"/>
    <w:rsid w:val="00CB161D"/>
    <w:rsid w:val="00CB3F7F"/>
    <w:rsid w:val="00CB5F4F"/>
    <w:rsid w:val="00CB63BE"/>
    <w:rsid w:val="00CB72BF"/>
    <w:rsid w:val="00CC0C7D"/>
    <w:rsid w:val="00CC108E"/>
    <w:rsid w:val="00CC259E"/>
    <w:rsid w:val="00CC49EC"/>
    <w:rsid w:val="00CC520F"/>
    <w:rsid w:val="00CD1873"/>
    <w:rsid w:val="00CD2316"/>
    <w:rsid w:val="00CD2D94"/>
    <w:rsid w:val="00CD2FD2"/>
    <w:rsid w:val="00CD35E0"/>
    <w:rsid w:val="00CD7360"/>
    <w:rsid w:val="00CD7732"/>
    <w:rsid w:val="00CD7F99"/>
    <w:rsid w:val="00CE0A18"/>
    <w:rsid w:val="00CE0DBA"/>
    <w:rsid w:val="00CE21AD"/>
    <w:rsid w:val="00CE3A17"/>
    <w:rsid w:val="00CE5B81"/>
    <w:rsid w:val="00CE7153"/>
    <w:rsid w:val="00CF10BF"/>
    <w:rsid w:val="00CF1FF9"/>
    <w:rsid w:val="00CF2CEF"/>
    <w:rsid w:val="00CF4EEB"/>
    <w:rsid w:val="00CF5116"/>
    <w:rsid w:val="00D0036E"/>
    <w:rsid w:val="00D00C2C"/>
    <w:rsid w:val="00D034FE"/>
    <w:rsid w:val="00D039A1"/>
    <w:rsid w:val="00D04DC3"/>
    <w:rsid w:val="00D05587"/>
    <w:rsid w:val="00D061F4"/>
    <w:rsid w:val="00D07CA5"/>
    <w:rsid w:val="00D102FA"/>
    <w:rsid w:val="00D13F57"/>
    <w:rsid w:val="00D15134"/>
    <w:rsid w:val="00D15809"/>
    <w:rsid w:val="00D16304"/>
    <w:rsid w:val="00D17076"/>
    <w:rsid w:val="00D177BA"/>
    <w:rsid w:val="00D31801"/>
    <w:rsid w:val="00D31A87"/>
    <w:rsid w:val="00D32A4F"/>
    <w:rsid w:val="00D36C3A"/>
    <w:rsid w:val="00D36D8A"/>
    <w:rsid w:val="00D41C2A"/>
    <w:rsid w:val="00D42A66"/>
    <w:rsid w:val="00D4367A"/>
    <w:rsid w:val="00D440E0"/>
    <w:rsid w:val="00D442BB"/>
    <w:rsid w:val="00D45AD9"/>
    <w:rsid w:val="00D46DB4"/>
    <w:rsid w:val="00D47AD4"/>
    <w:rsid w:val="00D47E6E"/>
    <w:rsid w:val="00D5198B"/>
    <w:rsid w:val="00D52556"/>
    <w:rsid w:val="00D53477"/>
    <w:rsid w:val="00D54DCC"/>
    <w:rsid w:val="00D6170B"/>
    <w:rsid w:val="00D66471"/>
    <w:rsid w:val="00D67B31"/>
    <w:rsid w:val="00D70598"/>
    <w:rsid w:val="00D70B8A"/>
    <w:rsid w:val="00D70C52"/>
    <w:rsid w:val="00D7437D"/>
    <w:rsid w:val="00D74575"/>
    <w:rsid w:val="00D768E0"/>
    <w:rsid w:val="00D82B0E"/>
    <w:rsid w:val="00D90167"/>
    <w:rsid w:val="00D92A07"/>
    <w:rsid w:val="00D94B3C"/>
    <w:rsid w:val="00DA033C"/>
    <w:rsid w:val="00DA2724"/>
    <w:rsid w:val="00DA611D"/>
    <w:rsid w:val="00DA63E7"/>
    <w:rsid w:val="00DA75B3"/>
    <w:rsid w:val="00DB4C7E"/>
    <w:rsid w:val="00DB4D86"/>
    <w:rsid w:val="00DB5939"/>
    <w:rsid w:val="00DB69F8"/>
    <w:rsid w:val="00DB7510"/>
    <w:rsid w:val="00DB7555"/>
    <w:rsid w:val="00DB7F82"/>
    <w:rsid w:val="00DC19FC"/>
    <w:rsid w:val="00DC1CE5"/>
    <w:rsid w:val="00DC41C1"/>
    <w:rsid w:val="00DC4228"/>
    <w:rsid w:val="00DC6B76"/>
    <w:rsid w:val="00DC6BD8"/>
    <w:rsid w:val="00DC776B"/>
    <w:rsid w:val="00DD03A0"/>
    <w:rsid w:val="00DD2BCA"/>
    <w:rsid w:val="00DD2CEC"/>
    <w:rsid w:val="00DD38AD"/>
    <w:rsid w:val="00DE03FE"/>
    <w:rsid w:val="00DE0417"/>
    <w:rsid w:val="00DE0CC9"/>
    <w:rsid w:val="00DE39E5"/>
    <w:rsid w:val="00DE44F6"/>
    <w:rsid w:val="00DF2731"/>
    <w:rsid w:val="00DF3290"/>
    <w:rsid w:val="00DF520A"/>
    <w:rsid w:val="00DF5C2D"/>
    <w:rsid w:val="00E00191"/>
    <w:rsid w:val="00E046EF"/>
    <w:rsid w:val="00E04D67"/>
    <w:rsid w:val="00E04ED6"/>
    <w:rsid w:val="00E07292"/>
    <w:rsid w:val="00E1102F"/>
    <w:rsid w:val="00E11677"/>
    <w:rsid w:val="00E12BD2"/>
    <w:rsid w:val="00E13146"/>
    <w:rsid w:val="00E22365"/>
    <w:rsid w:val="00E229FF"/>
    <w:rsid w:val="00E22E5B"/>
    <w:rsid w:val="00E30412"/>
    <w:rsid w:val="00E30476"/>
    <w:rsid w:val="00E30A98"/>
    <w:rsid w:val="00E31764"/>
    <w:rsid w:val="00E335D7"/>
    <w:rsid w:val="00E337F4"/>
    <w:rsid w:val="00E338E6"/>
    <w:rsid w:val="00E33ADE"/>
    <w:rsid w:val="00E36BD5"/>
    <w:rsid w:val="00E37AD9"/>
    <w:rsid w:val="00E43B71"/>
    <w:rsid w:val="00E45980"/>
    <w:rsid w:val="00E51898"/>
    <w:rsid w:val="00E57833"/>
    <w:rsid w:val="00E60A65"/>
    <w:rsid w:val="00E612E7"/>
    <w:rsid w:val="00E63B2C"/>
    <w:rsid w:val="00E66B92"/>
    <w:rsid w:val="00E67209"/>
    <w:rsid w:val="00E72F72"/>
    <w:rsid w:val="00E73974"/>
    <w:rsid w:val="00E821FD"/>
    <w:rsid w:val="00E83C8A"/>
    <w:rsid w:val="00E901C6"/>
    <w:rsid w:val="00E9090A"/>
    <w:rsid w:val="00E914FF"/>
    <w:rsid w:val="00E9464D"/>
    <w:rsid w:val="00E949AA"/>
    <w:rsid w:val="00E94B57"/>
    <w:rsid w:val="00E952AC"/>
    <w:rsid w:val="00E962E9"/>
    <w:rsid w:val="00E97603"/>
    <w:rsid w:val="00EA0A22"/>
    <w:rsid w:val="00EA2472"/>
    <w:rsid w:val="00EA2EEC"/>
    <w:rsid w:val="00EA3D0D"/>
    <w:rsid w:val="00EB51C9"/>
    <w:rsid w:val="00EC0932"/>
    <w:rsid w:val="00EC1E52"/>
    <w:rsid w:val="00EC22B8"/>
    <w:rsid w:val="00EC2A44"/>
    <w:rsid w:val="00EC6405"/>
    <w:rsid w:val="00EC6E6E"/>
    <w:rsid w:val="00EC6ED1"/>
    <w:rsid w:val="00EC7F99"/>
    <w:rsid w:val="00ED0E2B"/>
    <w:rsid w:val="00EE25C5"/>
    <w:rsid w:val="00EE325C"/>
    <w:rsid w:val="00EE4E00"/>
    <w:rsid w:val="00EE524F"/>
    <w:rsid w:val="00EE6B8D"/>
    <w:rsid w:val="00EF28FA"/>
    <w:rsid w:val="00EF3CB3"/>
    <w:rsid w:val="00EF485F"/>
    <w:rsid w:val="00EF50AE"/>
    <w:rsid w:val="00F000B0"/>
    <w:rsid w:val="00F006FE"/>
    <w:rsid w:val="00F03811"/>
    <w:rsid w:val="00F05B00"/>
    <w:rsid w:val="00F0611C"/>
    <w:rsid w:val="00F109BF"/>
    <w:rsid w:val="00F111E7"/>
    <w:rsid w:val="00F14114"/>
    <w:rsid w:val="00F2003A"/>
    <w:rsid w:val="00F24EA0"/>
    <w:rsid w:val="00F31A08"/>
    <w:rsid w:val="00F35387"/>
    <w:rsid w:val="00F40B97"/>
    <w:rsid w:val="00F413FF"/>
    <w:rsid w:val="00F43C0A"/>
    <w:rsid w:val="00F442EB"/>
    <w:rsid w:val="00F44423"/>
    <w:rsid w:val="00F50F82"/>
    <w:rsid w:val="00F511E4"/>
    <w:rsid w:val="00F54DE9"/>
    <w:rsid w:val="00F56CB9"/>
    <w:rsid w:val="00F5720A"/>
    <w:rsid w:val="00F6133A"/>
    <w:rsid w:val="00F64495"/>
    <w:rsid w:val="00F70DCA"/>
    <w:rsid w:val="00F8003F"/>
    <w:rsid w:val="00F804D8"/>
    <w:rsid w:val="00F80991"/>
    <w:rsid w:val="00F90FF0"/>
    <w:rsid w:val="00F945CF"/>
    <w:rsid w:val="00F95352"/>
    <w:rsid w:val="00FA19D6"/>
    <w:rsid w:val="00FA37B8"/>
    <w:rsid w:val="00FA3F83"/>
    <w:rsid w:val="00FA621D"/>
    <w:rsid w:val="00FA6239"/>
    <w:rsid w:val="00FA6CF2"/>
    <w:rsid w:val="00FB3B4E"/>
    <w:rsid w:val="00FB4AE2"/>
    <w:rsid w:val="00FB7726"/>
    <w:rsid w:val="00FC29E6"/>
    <w:rsid w:val="00FC381E"/>
    <w:rsid w:val="00FC4A0A"/>
    <w:rsid w:val="00FC677B"/>
    <w:rsid w:val="00FC6A53"/>
    <w:rsid w:val="00FC726D"/>
    <w:rsid w:val="00FD00BA"/>
    <w:rsid w:val="00FD4797"/>
    <w:rsid w:val="00FD5402"/>
    <w:rsid w:val="00FD6E75"/>
    <w:rsid w:val="00FD72DB"/>
    <w:rsid w:val="00FE0DF5"/>
    <w:rsid w:val="00FE2568"/>
    <w:rsid w:val="00FE7941"/>
    <w:rsid w:val="00FE7F48"/>
    <w:rsid w:val="00FF0580"/>
    <w:rsid w:val="00FF37E2"/>
    <w:rsid w:val="00FF4126"/>
    <w:rsid w:val="00FF53C2"/>
    <w:rsid w:val="00FF5B3D"/>
    <w:rsid w:val="00FF5CD9"/>
    <w:rsid w:val="00FF60E3"/>
    <w:rsid w:val="00FF6112"/>
    <w:rsid w:val="00FF6A4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Arial"/>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FC677B"/>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9C3AA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Opmaakprofiel">
    <w:name w:val="Opmaakprofiel"/>
    <w:basedOn w:val="Standaardalinea-lettertype"/>
    <w:rsid w:val="006156F9"/>
    <w:rPr>
      <w:rFonts w:ascii="Arial" w:hAnsi="Arial"/>
      <w:sz w:val="20"/>
    </w:rPr>
  </w:style>
  <w:style w:type="character" w:styleId="Verwijzingopmerking">
    <w:name w:val="annotation reference"/>
    <w:basedOn w:val="Standaardalinea-lettertype"/>
    <w:rsid w:val="004476CF"/>
    <w:rPr>
      <w:sz w:val="16"/>
      <w:szCs w:val="16"/>
    </w:rPr>
  </w:style>
  <w:style w:type="paragraph" w:styleId="Tekstopmerking">
    <w:name w:val="annotation text"/>
    <w:basedOn w:val="Standaard"/>
    <w:link w:val="TekstopmerkingChar"/>
    <w:rsid w:val="004476CF"/>
    <w:rPr>
      <w:sz w:val="20"/>
      <w:szCs w:val="20"/>
    </w:rPr>
  </w:style>
  <w:style w:type="character" w:customStyle="1" w:styleId="TekstopmerkingChar">
    <w:name w:val="Tekst opmerking Char"/>
    <w:basedOn w:val="Standaardalinea-lettertype"/>
    <w:link w:val="Tekstopmerking"/>
    <w:rsid w:val="004476CF"/>
  </w:style>
  <w:style w:type="paragraph" w:styleId="Onderwerpvanopmerking">
    <w:name w:val="annotation subject"/>
    <w:basedOn w:val="Tekstopmerking"/>
    <w:next w:val="Tekstopmerking"/>
    <w:link w:val="OnderwerpvanopmerkingChar"/>
    <w:rsid w:val="004476CF"/>
    <w:rPr>
      <w:b/>
      <w:bCs/>
    </w:rPr>
  </w:style>
  <w:style w:type="character" w:customStyle="1" w:styleId="OnderwerpvanopmerkingChar">
    <w:name w:val="Onderwerp van opmerking Char"/>
    <w:basedOn w:val="TekstopmerkingChar"/>
    <w:link w:val="Onderwerpvanopmerking"/>
    <w:rsid w:val="004476CF"/>
    <w:rPr>
      <w:b/>
      <w:bCs/>
    </w:rPr>
  </w:style>
  <w:style w:type="paragraph" w:styleId="Ballontekst">
    <w:name w:val="Balloon Text"/>
    <w:basedOn w:val="Standaard"/>
    <w:link w:val="BallontekstChar"/>
    <w:rsid w:val="004476CF"/>
    <w:rPr>
      <w:rFonts w:ascii="Tahoma" w:hAnsi="Tahoma" w:cs="Tahoma"/>
      <w:sz w:val="16"/>
      <w:szCs w:val="16"/>
    </w:rPr>
  </w:style>
  <w:style w:type="character" w:customStyle="1" w:styleId="BallontekstChar">
    <w:name w:val="Ballontekst Char"/>
    <w:basedOn w:val="Standaardalinea-lettertype"/>
    <w:link w:val="Ballontekst"/>
    <w:rsid w:val="004476CF"/>
    <w:rPr>
      <w:rFonts w:ascii="Tahoma" w:hAnsi="Tahoma" w:cs="Tahoma"/>
      <w:sz w:val="16"/>
      <w:szCs w:val="16"/>
    </w:rPr>
  </w:style>
  <w:style w:type="character" w:styleId="Hyperlink">
    <w:name w:val="Hyperlink"/>
    <w:basedOn w:val="Standaardalinea-lettertype"/>
    <w:rsid w:val="002C3EBF"/>
    <w:rPr>
      <w:color w:val="0000FF" w:themeColor="hyperlink"/>
      <w:u w:val="single"/>
    </w:rPr>
  </w:style>
  <w:style w:type="paragraph" w:styleId="Normaalweb">
    <w:name w:val="Normal (Web)"/>
    <w:basedOn w:val="Standaard"/>
    <w:uiPriority w:val="99"/>
    <w:unhideWhenUsed/>
    <w:rsid w:val="008A3F57"/>
    <w:pPr>
      <w:spacing w:before="100" w:beforeAutospacing="1" w:after="100" w:afterAutospacing="1"/>
    </w:pPr>
    <w:rPr>
      <w:rFonts w:ascii="Times New Roman" w:eastAsiaTheme="minorHAnsi" w:hAnsi="Times New Roman" w:cs="Times New Roman"/>
    </w:rPr>
  </w:style>
  <w:style w:type="paragraph" w:styleId="Lijstalinea">
    <w:name w:val="List Paragraph"/>
    <w:basedOn w:val="Standaard"/>
    <w:uiPriority w:val="34"/>
    <w:qFormat/>
    <w:rsid w:val="008A3F57"/>
    <w:pPr>
      <w:ind w:left="720"/>
    </w:pPr>
    <w:rPr>
      <w:rFonts w:ascii="Calibri" w:eastAsiaTheme="minorHAnsi" w:hAnsi="Calibri" w:cs="Calibri"/>
      <w:sz w:val="22"/>
      <w:szCs w:val="22"/>
    </w:rPr>
  </w:style>
  <w:style w:type="paragraph" w:styleId="Koptekst">
    <w:name w:val="header"/>
    <w:basedOn w:val="Standaard"/>
    <w:link w:val="KoptekstChar"/>
    <w:rsid w:val="00D74575"/>
    <w:pPr>
      <w:tabs>
        <w:tab w:val="center" w:pos="4536"/>
        <w:tab w:val="right" w:pos="9072"/>
      </w:tabs>
    </w:pPr>
  </w:style>
  <w:style w:type="character" w:customStyle="1" w:styleId="KoptekstChar">
    <w:name w:val="Koptekst Char"/>
    <w:basedOn w:val="Standaardalinea-lettertype"/>
    <w:link w:val="Koptekst"/>
    <w:rsid w:val="00D74575"/>
    <w:rPr>
      <w:sz w:val="24"/>
      <w:szCs w:val="24"/>
    </w:rPr>
  </w:style>
  <w:style w:type="paragraph" w:styleId="Voettekst">
    <w:name w:val="footer"/>
    <w:basedOn w:val="Standaard"/>
    <w:link w:val="VoettekstChar"/>
    <w:uiPriority w:val="99"/>
    <w:rsid w:val="00D74575"/>
    <w:pPr>
      <w:tabs>
        <w:tab w:val="center" w:pos="4536"/>
        <w:tab w:val="right" w:pos="9072"/>
      </w:tabs>
    </w:pPr>
  </w:style>
  <w:style w:type="character" w:customStyle="1" w:styleId="VoettekstChar">
    <w:name w:val="Voettekst Char"/>
    <w:basedOn w:val="Standaardalinea-lettertype"/>
    <w:link w:val="Voettekst"/>
    <w:uiPriority w:val="99"/>
    <w:rsid w:val="00D74575"/>
    <w:rPr>
      <w:sz w:val="24"/>
      <w:szCs w:val="24"/>
    </w:rPr>
  </w:style>
  <w:style w:type="paragraph" w:styleId="Lijstopsomteken">
    <w:name w:val="List Bullet"/>
    <w:basedOn w:val="Standaard"/>
    <w:rsid w:val="00B46D48"/>
    <w:pPr>
      <w:numPr>
        <w:numId w:val="2"/>
      </w:numPr>
      <w:contextualSpacing/>
    </w:pPr>
  </w:style>
  <w:style w:type="paragraph" w:customStyle="1" w:styleId="Default">
    <w:name w:val="Default"/>
    <w:rsid w:val="00BD1998"/>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Arial"/>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FC677B"/>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9C3AA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Opmaakprofiel">
    <w:name w:val="Opmaakprofiel"/>
    <w:basedOn w:val="Standaardalinea-lettertype"/>
    <w:rsid w:val="006156F9"/>
    <w:rPr>
      <w:rFonts w:ascii="Arial" w:hAnsi="Arial"/>
      <w:sz w:val="20"/>
    </w:rPr>
  </w:style>
  <w:style w:type="character" w:styleId="Verwijzingopmerking">
    <w:name w:val="annotation reference"/>
    <w:basedOn w:val="Standaardalinea-lettertype"/>
    <w:rsid w:val="004476CF"/>
    <w:rPr>
      <w:sz w:val="16"/>
      <w:szCs w:val="16"/>
    </w:rPr>
  </w:style>
  <w:style w:type="paragraph" w:styleId="Tekstopmerking">
    <w:name w:val="annotation text"/>
    <w:basedOn w:val="Standaard"/>
    <w:link w:val="TekstopmerkingChar"/>
    <w:rsid w:val="004476CF"/>
    <w:rPr>
      <w:sz w:val="20"/>
      <w:szCs w:val="20"/>
    </w:rPr>
  </w:style>
  <w:style w:type="character" w:customStyle="1" w:styleId="TekstopmerkingChar">
    <w:name w:val="Tekst opmerking Char"/>
    <w:basedOn w:val="Standaardalinea-lettertype"/>
    <w:link w:val="Tekstopmerking"/>
    <w:rsid w:val="004476CF"/>
  </w:style>
  <w:style w:type="paragraph" w:styleId="Onderwerpvanopmerking">
    <w:name w:val="annotation subject"/>
    <w:basedOn w:val="Tekstopmerking"/>
    <w:next w:val="Tekstopmerking"/>
    <w:link w:val="OnderwerpvanopmerkingChar"/>
    <w:rsid w:val="004476CF"/>
    <w:rPr>
      <w:b/>
      <w:bCs/>
    </w:rPr>
  </w:style>
  <w:style w:type="character" w:customStyle="1" w:styleId="OnderwerpvanopmerkingChar">
    <w:name w:val="Onderwerp van opmerking Char"/>
    <w:basedOn w:val="TekstopmerkingChar"/>
    <w:link w:val="Onderwerpvanopmerking"/>
    <w:rsid w:val="004476CF"/>
    <w:rPr>
      <w:b/>
      <w:bCs/>
    </w:rPr>
  </w:style>
  <w:style w:type="paragraph" w:styleId="Ballontekst">
    <w:name w:val="Balloon Text"/>
    <w:basedOn w:val="Standaard"/>
    <w:link w:val="BallontekstChar"/>
    <w:rsid w:val="004476CF"/>
    <w:rPr>
      <w:rFonts w:ascii="Tahoma" w:hAnsi="Tahoma" w:cs="Tahoma"/>
      <w:sz w:val="16"/>
      <w:szCs w:val="16"/>
    </w:rPr>
  </w:style>
  <w:style w:type="character" w:customStyle="1" w:styleId="BallontekstChar">
    <w:name w:val="Ballontekst Char"/>
    <w:basedOn w:val="Standaardalinea-lettertype"/>
    <w:link w:val="Ballontekst"/>
    <w:rsid w:val="004476CF"/>
    <w:rPr>
      <w:rFonts w:ascii="Tahoma" w:hAnsi="Tahoma" w:cs="Tahoma"/>
      <w:sz w:val="16"/>
      <w:szCs w:val="16"/>
    </w:rPr>
  </w:style>
  <w:style w:type="character" w:styleId="Hyperlink">
    <w:name w:val="Hyperlink"/>
    <w:basedOn w:val="Standaardalinea-lettertype"/>
    <w:rsid w:val="002C3EBF"/>
    <w:rPr>
      <w:color w:val="0000FF" w:themeColor="hyperlink"/>
      <w:u w:val="single"/>
    </w:rPr>
  </w:style>
  <w:style w:type="paragraph" w:styleId="Normaalweb">
    <w:name w:val="Normal (Web)"/>
    <w:basedOn w:val="Standaard"/>
    <w:uiPriority w:val="99"/>
    <w:unhideWhenUsed/>
    <w:rsid w:val="008A3F57"/>
    <w:pPr>
      <w:spacing w:before="100" w:beforeAutospacing="1" w:after="100" w:afterAutospacing="1"/>
    </w:pPr>
    <w:rPr>
      <w:rFonts w:ascii="Times New Roman" w:eastAsiaTheme="minorHAnsi" w:hAnsi="Times New Roman" w:cs="Times New Roman"/>
    </w:rPr>
  </w:style>
  <w:style w:type="paragraph" w:styleId="Lijstalinea">
    <w:name w:val="List Paragraph"/>
    <w:basedOn w:val="Standaard"/>
    <w:uiPriority w:val="34"/>
    <w:qFormat/>
    <w:rsid w:val="008A3F57"/>
    <w:pPr>
      <w:ind w:left="720"/>
    </w:pPr>
    <w:rPr>
      <w:rFonts w:ascii="Calibri" w:eastAsiaTheme="minorHAnsi" w:hAnsi="Calibri" w:cs="Calibri"/>
      <w:sz w:val="22"/>
      <w:szCs w:val="22"/>
    </w:rPr>
  </w:style>
  <w:style w:type="paragraph" w:styleId="Koptekst">
    <w:name w:val="header"/>
    <w:basedOn w:val="Standaard"/>
    <w:link w:val="KoptekstChar"/>
    <w:rsid w:val="00D74575"/>
    <w:pPr>
      <w:tabs>
        <w:tab w:val="center" w:pos="4536"/>
        <w:tab w:val="right" w:pos="9072"/>
      </w:tabs>
    </w:pPr>
  </w:style>
  <w:style w:type="character" w:customStyle="1" w:styleId="KoptekstChar">
    <w:name w:val="Koptekst Char"/>
    <w:basedOn w:val="Standaardalinea-lettertype"/>
    <w:link w:val="Koptekst"/>
    <w:rsid w:val="00D74575"/>
    <w:rPr>
      <w:sz w:val="24"/>
      <w:szCs w:val="24"/>
    </w:rPr>
  </w:style>
  <w:style w:type="paragraph" w:styleId="Voettekst">
    <w:name w:val="footer"/>
    <w:basedOn w:val="Standaard"/>
    <w:link w:val="VoettekstChar"/>
    <w:uiPriority w:val="99"/>
    <w:rsid w:val="00D74575"/>
    <w:pPr>
      <w:tabs>
        <w:tab w:val="center" w:pos="4536"/>
        <w:tab w:val="right" w:pos="9072"/>
      </w:tabs>
    </w:pPr>
  </w:style>
  <w:style w:type="character" w:customStyle="1" w:styleId="VoettekstChar">
    <w:name w:val="Voettekst Char"/>
    <w:basedOn w:val="Standaardalinea-lettertype"/>
    <w:link w:val="Voettekst"/>
    <w:uiPriority w:val="99"/>
    <w:rsid w:val="00D74575"/>
    <w:rPr>
      <w:sz w:val="24"/>
      <w:szCs w:val="24"/>
    </w:rPr>
  </w:style>
  <w:style w:type="paragraph" w:styleId="Lijstopsomteken">
    <w:name w:val="List Bullet"/>
    <w:basedOn w:val="Standaard"/>
    <w:rsid w:val="00B46D48"/>
    <w:pPr>
      <w:numPr>
        <w:numId w:val="2"/>
      </w:numPr>
      <w:contextualSpacing/>
    </w:pPr>
  </w:style>
  <w:style w:type="paragraph" w:customStyle="1" w:styleId="Default">
    <w:name w:val="Default"/>
    <w:rsid w:val="00BD199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255127">
      <w:bodyDiv w:val="1"/>
      <w:marLeft w:val="0"/>
      <w:marRight w:val="0"/>
      <w:marTop w:val="0"/>
      <w:marBottom w:val="0"/>
      <w:divBdr>
        <w:top w:val="none" w:sz="0" w:space="0" w:color="auto"/>
        <w:left w:val="none" w:sz="0" w:space="0" w:color="auto"/>
        <w:bottom w:val="none" w:sz="0" w:space="0" w:color="auto"/>
        <w:right w:val="none" w:sz="0" w:space="0" w:color="auto"/>
      </w:divBdr>
    </w:div>
    <w:div w:id="505940499">
      <w:bodyDiv w:val="1"/>
      <w:marLeft w:val="0"/>
      <w:marRight w:val="0"/>
      <w:marTop w:val="0"/>
      <w:marBottom w:val="0"/>
      <w:divBdr>
        <w:top w:val="none" w:sz="0" w:space="0" w:color="auto"/>
        <w:left w:val="none" w:sz="0" w:space="0" w:color="auto"/>
        <w:bottom w:val="none" w:sz="0" w:space="0" w:color="auto"/>
        <w:right w:val="none" w:sz="0" w:space="0" w:color="auto"/>
      </w:divBdr>
    </w:div>
    <w:div w:id="1196845361">
      <w:bodyDiv w:val="1"/>
      <w:marLeft w:val="0"/>
      <w:marRight w:val="0"/>
      <w:marTop w:val="0"/>
      <w:marBottom w:val="0"/>
      <w:divBdr>
        <w:top w:val="none" w:sz="0" w:space="0" w:color="auto"/>
        <w:left w:val="none" w:sz="0" w:space="0" w:color="auto"/>
        <w:bottom w:val="none" w:sz="0" w:space="0" w:color="auto"/>
        <w:right w:val="none" w:sz="0" w:space="0" w:color="auto"/>
      </w:divBdr>
    </w:div>
    <w:div w:id="1632393563">
      <w:bodyDiv w:val="1"/>
      <w:marLeft w:val="0"/>
      <w:marRight w:val="0"/>
      <w:marTop w:val="0"/>
      <w:marBottom w:val="0"/>
      <w:divBdr>
        <w:top w:val="none" w:sz="0" w:space="0" w:color="auto"/>
        <w:left w:val="none" w:sz="0" w:space="0" w:color="auto"/>
        <w:bottom w:val="none" w:sz="0" w:space="0" w:color="auto"/>
        <w:right w:val="none" w:sz="0" w:space="0" w:color="auto"/>
      </w:divBdr>
      <w:divsChild>
        <w:div w:id="1017543201">
          <w:marLeft w:val="0"/>
          <w:marRight w:val="0"/>
          <w:marTop w:val="0"/>
          <w:marBottom w:val="0"/>
          <w:divBdr>
            <w:top w:val="none" w:sz="0" w:space="0" w:color="auto"/>
            <w:left w:val="none" w:sz="0" w:space="0" w:color="auto"/>
            <w:bottom w:val="none" w:sz="0" w:space="0" w:color="auto"/>
            <w:right w:val="none" w:sz="0" w:space="0" w:color="auto"/>
          </w:divBdr>
          <w:divsChild>
            <w:div w:id="1363823419">
              <w:marLeft w:val="0"/>
              <w:marRight w:val="0"/>
              <w:marTop w:val="0"/>
              <w:marBottom w:val="0"/>
              <w:divBdr>
                <w:top w:val="none" w:sz="0" w:space="0" w:color="auto"/>
                <w:left w:val="none" w:sz="0" w:space="0" w:color="auto"/>
                <w:bottom w:val="none" w:sz="0" w:space="0" w:color="auto"/>
                <w:right w:val="none" w:sz="0" w:space="0" w:color="auto"/>
              </w:divBdr>
              <w:divsChild>
                <w:div w:id="85225929">
                  <w:marLeft w:val="0"/>
                  <w:marRight w:val="0"/>
                  <w:marTop w:val="0"/>
                  <w:marBottom w:val="0"/>
                  <w:divBdr>
                    <w:top w:val="none" w:sz="0" w:space="0" w:color="auto"/>
                    <w:left w:val="none" w:sz="0" w:space="0" w:color="auto"/>
                    <w:bottom w:val="none" w:sz="0" w:space="0" w:color="auto"/>
                    <w:right w:val="none" w:sz="0" w:space="0" w:color="auto"/>
                  </w:divBdr>
                  <w:divsChild>
                    <w:div w:id="1103300652">
                      <w:marLeft w:val="0"/>
                      <w:marRight w:val="0"/>
                      <w:marTop w:val="0"/>
                      <w:marBottom w:val="0"/>
                      <w:divBdr>
                        <w:top w:val="none" w:sz="0" w:space="0" w:color="auto"/>
                        <w:left w:val="none" w:sz="0" w:space="0" w:color="auto"/>
                        <w:bottom w:val="none" w:sz="0" w:space="0" w:color="auto"/>
                        <w:right w:val="none" w:sz="0" w:space="0" w:color="auto"/>
                      </w:divBdr>
                      <w:divsChild>
                        <w:div w:id="482047550">
                          <w:marLeft w:val="0"/>
                          <w:marRight w:val="0"/>
                          <w:marTop w:val="0"/>
                          <w:marBottom w:val="0"/>
                          <w:divBdr>
                            <w:top w:val="none" w:sz="0" w:space="0" w:color="auto"/>
                            <w:left w:val="none" w:sz="0" w:space="0" w:color="auto"/>
                            <w:bottom w:val="none" w:sz="0" w:space="0" w:color="auto"/>
                            <w:right w:val="none" w:sz="0" w:space="0" w:color="auto"/>
                          </w:divBdr>
                          <w:divsChild>
                            <w:div w:id="2084184484">
                              <w:marLeft w:val="0"/>
                              <w:marRight w:val="0"/>
                              <w:marTop w:val="0"/>
                              <w:marBottom w:val="80"/>
                              <w:divBdr>
                                <w:top w:val="none" w:sz="0" w:space="0" w:color="auto"/>
                                <w:left w:val="none" w:sz="0" w:space="0" w:color="auto"/>
                                <w:bottom w:val="none" w:sz="0" w:space="0" w:color="auto"/>
                                <w:right w:val="none" w:sz="0" w:space="0" w:color="auto"/>
                              </w:divBdr>
                              <w:divsChild>
                                <w:div w:id="222255680">
                                  <w:marLeft w:val="0"/>
                                  <w:marRight w:val="0"/>
                                  <w:marTop w:val="0"/>
                                  <w:marBottom w:val="80"/>
                                  <w:divBdr>
                                    <w:top w:val="none" w:sz="0" w:space="0" w:color="auto"/>
                                    <w:left w:val="none" w:sz="0" w:space="0" w:color="auto"/>
                                    <w:bottom w:val="none" w:sz="0" w:space="0" w:color="auto"/>
                                    <w:right w:val="none" w:sz="0" w:space="0" w:color="auto"/>
                                  </w:divBdr>
                                </w:div>
                                <w:div w:id="281352424">
                                  <w:marLeft w:val="0"/>
                                  <w:marRight w:val="0"/>
                                  <w:marTop w:val="0"/>
                                  <w:marBottom w:val="0"/>
                                  <w:divBdr>
                                    <w:top w:val="none" w:sz="0" w:space="0" w:color="auto"/>
                                    <w:left w:val="none" w:sz="0" w:space="0" w:color="auto"/>
                                    <w:bottom w:val="none" w:sz="0" w:space="0" w:color="auto"/>
                                    <w:right w:val="none" w:sz="0" w:space="0" w:color="auto"/>
                                  </w:divBdr>
                                  <w:divsChild>
                                    <w:div w:id="235477788">
                                      <w:marLeft w:val="0"/>
                                      <w:marRight w:val="0"/>
                                      <w:marTop w:val="0"/>
                                      <w:marBottom w:val="0"/>
                                      <w:divBdr>
                                        <w:top w:val="none" w:sz="0" w:space="0" w:color="auto"/>
                                        <w:left w:val="none" w:sz="0" w:space="0" w:color="auto"/>
                                        <w:bottom w:val="none" w:sz="0" w:space="0" w:color="auto"/>
                                        <w:right w:val="none" w:sz="0" w:space="0" w:color="auto"/>
                                      </w:divBdr>
                                      <w:divsChild>
                                        <w:div w:id="55870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5628978">
      <w:bodyDiv w:val="1"/>
      <w:marLeft w:val="0"/>
      <w:marRight w:val="0"/>
      <w:marTop w:val="0"/>
      <w:marBottom w:val="0"/>
      <w:divBdr>
        <w:top w:val="none" w:sz="0" w:space="0" w:color="auto"/>
        <w:left w:val="none" w:sz="0" w:space="0" w:color="auto"/>
        <w:bottom w:val="none" w:sz="0" w:space="0" w:color="auto"/>
        <w:right w:val="none" w:sz="0" w:space="0" w:color="auto"/>
      </w:divBdr>
    </w:div>
    <w:div w:id="20629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anbestedingen@meerstad.eu" TargetMode="External"/><Relationship Id="rId5" Type="http://schemas.openxmlformats.org/officeDocument/2006/relationships/settings" Target="settings.xml"/><Relationship Id="rId10" Type="http://schemas.openxmlformats.org/officeDocument/2006/relationships/hyperlink" Target="mailto:aanbestedingen@meerstad.eu" TargetMode="External"/><Relationship Id="rId4" Type="http://schemas.microsoft.com/office/2007/relationships/stylesWithEffects" Target="stylesWithEffects.xml"/><Relationship Id="rId9" Type="http://schemas.openxmlformats.org/officeDocument/2006/relationships/hyperlink" Target="mailto:aanbestedingen@meerstad.eu" TargetMode="Externa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D10674-3160-4C4A-80AF-D608E00AF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FAEFB189.dotm</Template>
  <TotalTime>0</TotalTime>
  <Pages>11</Pages>
  <Words>4863</Words>
  <Characters>26748</Characters>
  <Application>Microsoft Office Word</Application>
  <DocSecurity>0</DocSecurity>
  <Lines>222</Lines>
  <Paragraphs>63</Paragraphs>
  <ScaleCrop>false</ScaleCrop>
  <HeadingPairs>
    <vt:vector size="2" baseType="variant">
      <vt:variant>
        <vt:lpstr>Titel</vt:lpstr>
      </vt:variant>
      <vt:variant>
        <vt:i4>1</vt:i4>
      </vt:variant>
    </vt:vector>
  </HeadingPairs>
  <TitlesOfParts>
    <vt:vector size="1" baseType="lpstr">
      <vt:lpstr/>
    </vt:vector>
  </TitlesOfParts>
  <Company>Trip Advocaten en Notarissen</Company>
  <LinksUpToDate>false</LinksUpToDate>
  <CharactersWithSpaces>31548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gvs579</dc:creator>
  <cp:lastModifiedBy>zandstra</cp:lastModifiedBy>
  <cp:revision>2</cp:revision>
  <cp:lastPrinted>2016-12-22T10:23:00Z</cp:lastPrinted>
  <dcterms:created xsi:type="dcterms:W3CDTF">2017-03-15T11:00:00Z</dcterms:created>
  <dcterms:modified xsi:type="dcterms:W3CDTF">2017-03-15T11:00:00Z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Author">
    <vt:lpwstr>DKT571</vt:lpwstr>
  </property>
  <property fmtid="{D5CDD505-2E9C-101B-9397-08002B2CF9AE}" pid="3" name="WorksiteOperator">
    <vt:lpwstr>DKT571</vt:lpwstr>
  </property>
  <property fmtid="{D5CDD505-2E9C-101B-9397-08002B2CF9AE}" pid="4" name="WorksiteMatterNumber">
    <vt:lpwstr>31500287</vt:lpwstr>
  </property>
  <property fmtid="{D5CDD505-2E9C-101B-9397-08002B2CF9AE}" pid="5" name="WorksiteDatabase">
    <vt:lpwstr>DOSSIER</vt:lpwstr>
  </property>
  <property fmtid="{D5CDD505-2E9C-101B-9397-08002B2CF9AE}" pid="6" name="WorksiteDatabaseID">
    <vt:lpwstr>Dossier</vt:lpwstr>
  </property>
  <property fmtid="{D5CDD505-2E9C-101B-9397-08002B2CF9AE}" pid="7" name="WorksiteDocNumber">
    <vt:lpwstr>20875122</vt:lpwstr>
  </property>
  <property fmtid="{D5CDD505-2E9C-101B-9397-08002B2CF9AE}" pid="8" name="WorksiteDocVersion">
    <vt:lpwstr>1</vt:lpwstr>
  </property>
</Properties>
</file>